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DA66" w14:textId="0CC8DC82" w:rsidR="006F43E6" w:rsidRDefault="001F32FD" w:rsidP="00CD6606">
      <w:pPr>
        <w:pStyle w:val="bijlage"/>
      </w:pPr>
      <w:bookmarkStart w:id="0" w:name="_Toc353779904"/>
      <w:bookmarkStart w:id="1" w:name="_Toc356845217"/>
      <w:bookmarkStart w:id="2" w:name="_Toc356846243"/>
      <w:bookmarkStart w:id="3" w:name="_Toc370826633"/>
      <w:bookmarkStart w:id="4" w:name="_Toc371339525"/>
      <w:bookmarkStart w:id="5" w:name="_Toc371339745"/>
      <w:bookmarkStart w:id="6" w:name="_Toc371339867"/>
      <w:bookmarkStart w:id="7" w:name="_Toc371339977"/>
      <w:bookmarkStart w:id="8" w:name="_Toc372035433"/>
      <w:bookmarkStart w:id="9" w:name="_Toc381789095"/>
      <w:bookmarkStart w:id="10" w:name="_Toc381789205"/>
      <w:bookmarkStart w:id="11" w:name="_Toc385510337"/>
      <w:bookmarkStart w:id="12" w:name="_Toc386116276"/>
      <w:bookmarkStart w:id="13" w:name="_Toc386116376"/>
      <w:bookmarkStart w:id="14" w:name="_Toc386116476"/>
      <w:bookmarkStart w:id="15" w:name="_Toc38447322"/>
      <w:bookmarkStart w:id="16" w:name="_Toc136445163"/>
      <w:bookmarkStart w:id="17" w:name="_Toc136445164"/>
      <w:bookmarkStart w:id="18" w:name="_Toc136445165"/>
      <w:bookmarkStart w:id="19" w:name="_Toc136445166"/>
      <w:bookmarkStart w:id="20" w:name="_Toc136445167"/>
      <w:bookmarkStart w:id="21" w:name="_Toc136445168"/>
      <w:bookmarkStart w:id="22" w:name="_Toc136445169"/>
      <w:bookmarkStart w:id="23" w:name="_Toc136445170"/>
      <w:bookmarkStart w:id="24" w:name="_Toc136445171"/>
      <w:bookmarkStart w:id="25" w:name="_Toc136445172"/>
      <w:bookmarkStart w:id="26" w:name="_Toc136445173"/>
      <w:bookmarkStart w:id="27" w:name="_Toc136445174"/>
      <w:bookmarkStart w:id="28" w:name="_Toc136445175"/>
      <w:bookmarkStart w:id="29" w:name="_Toc136445176"/>
      <w:bookmarkStart w:id="30" w:name="_Toc136445177"/>
      <w:bookmarkStart w:id="31" w:name="_Toc136445187"/>
      <w:bookmarkStart w:id="32" w:name="_Ref135056619"/>
      <w:bookmarkStart w:id="33" w:name="_Toc13704237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0F38A3">
        <w:t>Modelformulier</w:t>
      </w:r>
      <w:r w:rsidR="006F43E6" w:rsidRPr="000F38A3">
        <w:t xml:space="preserve"> voor </w:t>
      </w:r>
      <w:r w:rsidR="00F01FBD" w:rsidRPr="000F38A3">
        <w:t>het uitwerken</w:t>
      </w:r>
      <w:r w:rsidR="006F43E6" w:rsidRPr="000F38A3">
        <w:t xml:space="preserve"> van een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32"/>
      <w:bookmarkEnd w:id="33"/>
    </w:p>
    <w:p w14:paraId="10C028DE" w14:textId="77777777" w:rsidR="00C00DDB" w:rsidRPr="00C00DDB" w:rsidRDefault="00C00DDB" w:rsidP="00B6468A"/>
    <w:p w14:paraId="42C1E2B6" w14:textId="57F99217" w:rsidR="009301A8" w:rsidRDefault="009301A8" w:rsidP="009301A8">
      <w:r>
        <w:t xml:space="preserve">Model invulformulier </w:t>
      </w:r>
      <w:r w:rsidR="00381A40">
        <w:t xml:space="preserve">referentieproject </w:t>
      </w:r>
      <w:r>
        <w:t xml:space="preserve">voor het project </w:t>
      </w:r>
      <w:r w:rsidR="0041586B">
        <w:t>“</w:t>
      </w:r>
      <w:r w:rsidR="003C5B98">
        <w:t>Energienet Urk</w:t>
      </w:r>
      <w:r w:rsidR="0041586B">
        <w:t>” te Urk.</w:t>
      </w:r>
    </w:p>
    <w:p w14:paraId="23233E3B" w14:textId="77777777" w:rsidR="009301A8" w:rsidRDefault="009301A8" w:rsidP="009301A8"/>
    <w:tbl>
      <w:tblPr>
        <w:tblStyle w:val="tabel1"/>
        <w:tblW w:w="9385" w:type="dxa"/>
        <w:tblInd w:w="108" w:type="dxa"/>
        <w:tblLook w:val="04A0" w:firstRow="1" w:lastRow="0" w:firstColumn="1" w:lastColumn="0" w:noHBand="0" w:noVBand="1"/>
      </w:tblPr>
      <w:tblGrid>
        <w:gridCol w:w="2062"/>
        <w:gridCol w:w="3070"/>
        <w:gridCol w:w="4253"/>
      </w:tblGrid>
      <w:tr w:rsidR="009301A8" w:rsidRPr="00BE3804" w14:paraId="02BF8302" w14:textId="77777777" w:rsidTr="003927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610F"/>
          </w:tcPr>
          <w:p w14:paraId="1A17164F" w14:textId="444C9045" w:rsidR="009301A8" w:rsidRPr="00BE3804" w:rsidRDefault="009301A8" w:rsidP="000F38A3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sz w:val="18"/>
                <w:szCs w:val="16"/>
                <w:lang w:eastAsia="nl-NL"/>
              </w:rPr>
              <w:t xml:space="preserve">Referentienr. </w:t>
            </w:r>
            <w:r w:rsidR="0041586B" w:rsidRPr="00B712A2">
              <w:rPr>
                <w:rFonts w:cs="Arial"/>
                <w:color w:val="auto"/>
                <w:sz w:val="18"/>
                <w:szCs w:val="16"/>
                <w:highlight w:val="cyan"/>
                <w:lang w:eastAsia="nl-NL"/>
              </w:rPr>
              <w:t>[</w:t>
            </w:r>
            <w:proofErr w:type="gramStart"/>
            <w:r w:rsidR="0041586B" w:rsidRPr="00B712A2">
              <w:rPr>
                <w:rFonts w:cs="Arial"/>
                <w:color w:val="auto"/>
                <w:sz w:val="18"/>
                <w:szCs w:val="16"/>
                <w:highlight w:val="cyan"/>
                <w:lang w:eastAsia="nl-NL"/>
              </w:rPr>
              <w:t>invullen</w:t>
            </w:r>
            <w:proofErr w:type="gramEnd"/>
            <w:r w:rsidR="0041586B" w:rsidRPr="00B712A2">
              <w:rPr>
                <w:rFonts w:cs="Arial"/>
                <w:color w:val="auto"/>
                <w:sz w:val="18"/>
                <w:szCs w:val="16"/>
                <w:highlight w:val="cyan"/>
                <w:lang w:eastAsia="nl-NL"/>
              </w:rPr>
              <w:t>]</w:t>
            </w:r>
            <w:r>
              <w:rPr>
                <w:rFonts w:cs="Arial"/>
                <w:sz w:val="18"/>
                <w:szCs w:val="16"/>
                <w:lang w:eastAsia="nl-NL"/>
              </w:rPr>
              <w:t xml:space="preserve"> van </w:t>
            </w:r>
            <w:r w:rsidR="0041586B" w:rsidRPr="00B712A2">
              <w:rPr>
                <w:rFonts w:cs="Arial"/>
                <w:color w:val="auto"/>
                <w:sz w:val="18"/>
                <w:szCs w:val="16"/>
                <w:highlight w:val="cyan"/>
                <w:lang w:eastAsia="nl-NL"/>
              </w:rPr>
              <w:t>[</w:t>
            </w:r>
            <w:r w:rsidR="00E62757" w:rsidRPr="00B712A2">
              <w:rPr>
                <w:rFonts w:cs="Arial"/>
                <w:color w:val="auto"/>
                <w:sz w:val="18"/>
                <w:szCs w:val="16"/>
                <w:highlight w:val="cyan"/>
                <w:lang w:eastAsia="nl-NL"/>
              </w:rPr>
              <w:t>naam gegadigde</w:t>
            </w:r>
            <w:r w:rsidR="0041586B" w:rsidRPr="00B712A2">
              <w:rPr>
                <w:rFonts w:cs="Arial"/>
                <w:color w:val="auto"/>
                <w:sz w:val="18"/>
                <w:szCs w:val="16"/>
                <w:highlight w:val="cyan"/>
                <w:lang w:eastAsia="nl-NL"/>
              </w:rPr>
              <w:t>]</w:t>
            </w:r>
          </w:p>
        </w:tc>
      </w:tr>
      <w:tr w:rsidR="00576334" w:rsidRPr="00BE3804" w14:paraId="0D6CD496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4394" w14:textId="75DDDFA6" w:rsidR="00576334" w:rsidRPr="00BE3804" w:rsidRDefault="00576334" w:rsidP="000F38A3">
            <w:pPr>
              <w:rPr>
                <w:rFonts w:cs="Arial"/>
                <w:sz w:val="18"/>
                <w:szCs w:val="16"/>
                <w:lang w:eastAsia="nl-NL"/>
              </w:rPr>
            </w:pPr>
            <w:r w:rsidRPr="00576334">
              <w:rPr>
                <w:rFonts w:cs="Arial"/>
                <w:sz w:val="18"/>
                <w:szCs w:val="16"/>
                <w:lang w:eastAsia="nl-NL"/>
              </w:rPr>
              <w:t>Naam referentieproject</w:t>
            </w:r>
            <w:r>
              <w:rPr>
                <w:rFonts w:cs="Arial"/>
                <w:sz w:val="18"/>
                <w:szCs w:val="16"/>
                <w:lang w:eastAsia="nl-NL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3805" w14:textId="13E2A36E" w:rsidR="00576334" w:rsidRPr="00B712A2" w:rsidRDefault="00576334" w:rsidP="000F38A3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</w:tc>
      </w:tr>
      <w:tr w:rsidR="009301A8" w:rsidRPr="00BE3804" w14:paraId="58906A9B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E7EA" w14:textId="30CB8806" w:rsidR="000B0759" w:rsidRDefault="009301A8" w:rsidP="000F38A3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>Beschrijving werkzaamheden</w:t>
            </w:r>
            <w:r w:rsidR="000B0759">
              <w:rPr>
                <w:rFonts w:cs="Arial"/>
                <w:sz w:val="18"/>
                <w:szCs w:val="16"/>
                <w:lang w:eastAsia="nl-NL"/>
              </w:rPr>
              <w:t xml:space="preserve"> referentieproject</w:t>
            </w:r>
          </w:p>
          <w:p w14:paraId="7CB4A64B" w14:textId="5075C0A9" w:rsidR="009301A8" w:rsidRDefault="000B0759" w:rsidP="000F38A3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sz w:val="18"/>
                <w:szCs w:val="16"/>
                <w:lang w:eastAsia="nl-NL"/>
              </w:rPr>
              <w:t>(</w:t>
            </w:r>
            <w:proofErr w:type="gramStart"/>
            <w:r>
              <w:rPr>
                <w:rFonts w:cs="Arial"/>
                <w:sz w:val="18"/>
                <w:szCs w:val="16"/>
                <w:lang w:eastAsia="nl-NL"/>
              </w:rPr>
              <w:t>maximaal</w:t>
            </w:r>
            <w:proofErr w:type="gramEnd"/>
            <w:r>
              <w:rPr>
                <w:rFonts w:cs="Arial"/>
                <w:sz w:val="18"/>
                <w:szCs w:val="16"/>
                <w:lang w:eastAsia="nl-NL"/>
              </w:rPr>
              <w:t xml:space="preserve"> 500 woorden)</w:t>
            </w:r>
            <w:r w:rsidR="009301A8" w:rsidRPr="00BE3804">
              <w:rPr>
                <w:rFonts w:cs="Arial"/>
                <w:sz w:val="18"/>
                <w:szCs w:val="16"/>
                <w:lang w:eastAsia="nl-NL"/>
              </w:rPr>
              <w:t>:</w:t>
            </w:r>
          </w:p>
          <w:p w14:paraId="395C9557" w14:textId="77777777" w:rsidR="009301A8" w:rsidRPr="00BE3804" w:rsidRDefault="009301A8" w:rsidP="000F38A3">
            <w:pPr>
              <w:rPr>
                <w:rFonts w:cs="Arial"/>
                <w:sz w:val="18"/>
                <w:szCs w:val="16"/>
                <w:lang w:eastAsia="nl-N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FB74" w14:textId="77777777" w:rsidR="009301A8" w:rsidRPr="00B712A2" w:rsidRDefault="009301A8" w:rsidP="000F38A3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</w:tc>
      </w:tr>
      <w:tr w:rsidR="00576334" w:rsidRPr="00BE3804" w14:paraId="52912423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BEF23" w14:textId="1BDBC029" w:rsidR="00576334" w:rsidRPr="00BE3804" w:rsidRDefault="00576334" w:rsidP="00CD53DC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sz w:val="18"/>
                <w:szCs w:val="16"/>
                <w:lang w:eastAsia="nl-NL"/>
              </w:rPr>
              <w:t>P</w:t>
            </w:r>
            <w:r w:rsidRPr="00BE3804">
              <w:rPr>
                <w:rFonts w:cs="Arial"/>
                <w:sz w:val="18"/>
                <w:szCs w:val="16"/>
                <w:lang w:eastAsia="nl-NL"/>
              </w:rPr>
              <w:t>laats van uitvoering: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F2CA8" w14:textId="7415B7F7" w:rsidR="00576334" w:rsidRPr="00B712A2" w:rsidRDefault="00576334" w:rsidP="00CD53DC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</w:tc>
      </w:tr>
      <w:tr w:rsidR="00E62757" w:rsidRPr="00BE3804" w14:paraId="713A04D7" w14:textId="77777777" w:rsidTr="002923AE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BF1A" w14:textId="56C0D457" w:rsidR="00E62757" w:rsidRPr="00BE3804" w:rsidRDefault="00E62757" w:rsidP="000F38A3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sz w:val="18"/>
                <w:szCs w:val="16"/>
                <w:lang w:eastAsia="nl-NL"/>
              </w:rPr>
              <w:t>Periode</w:t>
            </w:r>
            <w:r w:rsidRPr="00BE3804">
              <w:rPr>
                <w:rFonts w:cs="Arial"/>
                <w:sz w:val="18"/>
                <w:szCs w:val="16"/>
                <w:lang w:eastAsia="nl-NL"/>
              </w:rPr>
              <w:t xml:space="preserve"> van uitvoering: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A3E6" w14:textId="77777777" w:rsidR="00E62757" w:rsidRPr="00BE3804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 xml:space="preserve">Startdatum: </w:t>
            </w:r>
          </w:p>
          <w:p w14:paraId="37569181" w14:textId="78757E33" w:rsidR="00E62757" w:rsidRPr="00BE3804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>Opleveringsdatum: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4893" w14:textId="28C9AC51" w:rsidR="00E62757" w:rsidRPr="00B712A2" w:rsidRDefault="00E62757" w:rsidP="000F38A3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  <w:p w14:paraId="4D026DC5" w14:textId="4EEA1FB7" w:rsidR="00E62757" w:rsidRPr="00B712A2" w:rsidRDefault="00E62757" w:rsidP="000F38A3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</w:tc>
      </w:tr>
      <w:tr w:rsidR="009301A8" w:rsidRPr="00BE3804" w14:paraId="1794574B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A9FC" w14:textId="77777777" w:rsidR="009301A8" w:rsidRPr="00BE3804" w:rsidRDefault="009301A8" w:rsidP="000F38A3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>Omvang van het werk (bouwsom excl. BTW):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E0861" w14:textId="77777777" w:rsidR="009301A8" w:rsidRPr="00BE3804" w:rsidRDefault="009301A8" w:rsidP="000F38A3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 xml:space="preserve">€ 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bedrag</w:t>
            </w:r>
          </w:p>
        </w:tc>
      </w:tr>
      <w:tr w:rsidR="00E62757" w:rsidRPr="00BE3804" w14:paraId="342F6044" w14:textId="77777777" w:rsidTr="002923AE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BB97" w14:textId="64D38970" w:rsidR="00E62757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>Opdrachtgever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0F3C" w14:textId="77777777" w:rsidR="00E62757" w:rsidRPr="00D03500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D03500">
              <w:rPr>
                <w:rFonts w:cs="Arial"/>
                <w:sz w:val="18"/>
                <w:szCs w:val="16"/>
                <w:lang w:eastAsia="nl-NL"/>
              </w:rPr>
              <w:t>Naam:</w:t>
            </w:r>
          </w:p>
          <w:p w14:paraId="6AE25473" w14:textId="77777777" w:rsidR="00E62757" w:rsidRPr="00D03500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D03500">
              <w:rPr>
                <w:rFonts w:cs="Arial"/>
                <w:sz w:val="18"/>
                <w:szCs w:val="16"/>
                <w:lang w:eastAsia="nl-NL"/>
              </w:rPr>
              <w:t>Adres:</w:t>
            </w:r>
          </w:p>
          <w:p w14:paraId="07CEB019" w14:textId="77777777" w:rsidR="00E62757" w:rsidRPr="00D03500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D03500">
              <w:rPr>
                <w:rFonts w:cs="Arial"/>
                <w:sz w:val="18"/>
                <w:szCs w:val="16"/>
                <w:lang w:eastAsia="nl-NL"/>
              </w:rPr>
              <w:t>Contactpersoon:</w:t>
            </w:r>
          </w:p>
          <w:p w14:paraId="1F466D5A" w14:textId="77777777" w:rsidR="00E62757" w:rsidRPr="00D03500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D03500">
              <w:rPr>
                <w:rFonts w:cs="Arial"/>
                <w:sz w:val="18"/>
                <w:szCs w:val="16"/>
                <w:lang w:eastAsia="nl-NL"/>
              </w:rPr>
              <w:t>Telefoon:</w:t>
            </w:r>
          </w:p>
          <w:p w14:paraId="7372AFC1" w14:textId="6BDDC6FF" w:rsidR="00E62757" w:rsidRPr="00BE3804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D03500">
              <w:rPr>
                <w:rFonts w:cs="Arial"/>
                <w:sz w:val="18"/>
                <w:szCs w:val="16"/>
                <w:lang w:eastAsia="nl-NL"/>
              </w:rPr>
              <w:t>E-mail: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92FD" w14:textId="77777777" w:rsidR="00E62757" w:rsidRPr="00B712A2" w:rsidRDefault="00E62757" w:rsidP="00E62757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  <w:p w14:paraId="723F6B7C" w14:textId="77777777" w:rsidR="00E62757" w:rsidRPr="00B712A2" w:rsidRDefault="00E62757" w:rsidP="00E62757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  <w:p w14:paraId="7C184BD3" w14:textId="431AB285" w:rsidR="00E62757" w:rsidRPr="00B712A2" w:rsidRDefault="00E62757" w:rsidP="00E62757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  <w:p w14:paraId="61FEF7FD" w14:textId="77777777" w:rsidR="00E62757" w:rsidRPr="00B712A2" w:rsidRDefault="00E62757" w:rsidP="00E62757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  <w:p w14:paraId="4D7FA024" w14:textId="4F192853" w:rsidR="00E62757" w:rsidRPr="00B712A2" w:rsidRDefault="00E62757" w:rsidP="00E62757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</w:tc>
      </w:tr>
      <w:tr w:rsidR="00E62757" w:rsidRPr="00BE3804" w14:paraId="0EA5E019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0D3F" w14:textId="77777777" w:rsidR="00E62757" w:rsidRPr="00BE3804" w:rsidRDefault="00E62757" w:rsidP="00CD53DC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sz w:val="18"/>
                <w:szCs w:val="16"/>
                <w:lang w:eastAsia="nl-NL"/>
              </w:rPr>
              <w:t>N</w:t>
            </w:r>
            <w:r w:rsidRPr="00576334">
              <w:rPr>
                <w:rFonts w:cs="Arial"/>
                <w:sz w:val="18"/>
                <w:szCs w:val="16"/>
                <w:lang w:eastAsia="nl-NL"/>
              </w:rPr>
              <w:t>aam opdrachtnemer van het referentieproject</w:t>
            </w:r>
            <w:r>
              <w:rPr>
                <w:rFonts w:cs="Arial"/>
                <w:sz w:val="18"/>
                <w:szCs w:val="16"/>
                <w:lang w:eastAsia="nl-NL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0872" w14:textId="77777777" w:rsidR="00E62757" w:rsidRPr="00B712A2" w:rsidRDefault="00E62757" w:rsidP="00CD53DC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</w:tc>
      </w:tr>
      <w:tr w:rsidR="00E62757" w:rsidRPr="00BE3804" w14:paraId="1C607E59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046A" w14:textId="1E404CB4" w:rsidR="00E62757" w:rsidRPr="00BE3804" w:rsidRDefault="00CD53DC" w:rsidP="00D03500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sz w:val="18"/>
                <w:szCs w:val="16"/>
                <w:lang w:eastAsia="nl-NL"/>
              </w:rPr>
              <w:t xml:space="preserve">Rol, </w:t>
            </w:r>
            <w:r w:rsidR="00E62757" w:rsidRPr="00E62757">
              <w:rPr>
                <w:rFonts w:cs="Arial"/>
                <w:sz w:val="18"/>
                <w:szCs w:val="16"/>
                <w:lang w:eastAsia="nl-NL"/>
              </w:rPr>
              <w:t xml:space="preserve">hoedanigheid </w:t>
            </w:r>
            <w:r>
              <w:rPr>
                <w:rFonts w:cs="Arial"/>
                <w:sz w:val="18"/>
                <w:szCs w:val="16"/>
                <w:lang w:eastAsia="nl-NL"/>
              </w:rPr>
              <w:t xml:space="preserve">waarin gegadigde bij het </w:t>
            </w:r>
            <w:r w:rsidR="00E62757" w:rsidRPr="00E62757">
              <w:rPr>
                <w:rFonts w:cs="Arial"/>
                <w:sz w:val="18"/>
                <w:szCs w:val="16"/>
                <w:lang w:eastAsia="nl-NL"/>
              </w:rPr>
              <w:t xml:space="preserve">referentieproject </w:t>
            </w:r>
            <w:r>
              <w:rPr>
                <w:rFonts w:cs="Arial"/>
                <w:sz w:val="18"/>
                <w:szCs w:val="16"/>
                <w:lang w:eastAsia="nl-NL"/>
              </w:rPr>
              <w:t>betrokken is geweest</w:t>
            </w:r>
            <w:r w:rsidR="00E62757">
              <w:rPr>
                <w:rFonts w:cs="Arial"/>
                <w:sz w:val="18"/>
                <w:szCs w:val="16"/>
                <w:lang w:eastAsia="nl-NL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6B0CB" w14:textId="23CB5BC0" w:rsidR="00E62757" w:rsidRDefault="00E62757" w:rsidP="00E62757">
            <w:pPr>
              <w:rPr>
                <w:rFonts w:cs="Arial"/>
                <w:sz w:val="18"/>
                <w:szCs w:val="16"/>
                <w:highlight w:val="yellow"/>
                <w:lang w:eastAsia="nl-NL"/>
              </w:rPr>
            </w:pPr>
            <w:proofErr w:type="gramStart"/>
            <w:r w:rsidRPr="00E62757">
              <w:rPr>
                <w:rFonts w:cs="Arial"/>
                <w:sz w:val="18"/>
                <w:szCs w:val="16"/>
                <w:lang w:eastAsia="nl-NL"/>
              </w:rPr>
              <w:t>zelfstandig</w:t>
            </w:r>
            <w:r>
              <w:rPr>
                <w:rFonts w:cs="Arial"/>
                <w:sz w:val="18"/>
                <w:szCs w:val="16"/>
                <w:lang w:eastAsia="nl-NL"/>
              </w:rPr>
              <w:t>e /</w:t>
            </w:r>
            <w:proofErr w:type="gramEnd"/>
            <w:r w:rsidRPr="00E62757">
              <w:rPr>
                <w:rFonts w:cs="Arial"/>
                <w:sz w:val="18"/>
                <w:szCs w:val="16"/>
                <w:lang w:eastAsia="nl-NL"/>
              </w:rPr>
              <w:t xml:space="preserve"> hoofdaannemer</w:t>
            </w:r>
            <w:r>
              <w:rPr>
                <w:rFonts w:cs="Arial"/>
                <w:sz w:val="18"/>
                <w:szCs w:val="16"/>
                <w:lang w:eastAsia="nl-NL"/>
              </w:rPr>
              <w:t xml:space="preserve"> / </w:t>
            </w:r>
            <w:r w:rsidR="00CD53DC">
              <w:rPr>
                <w:rFonts w:cs="Arial"/>
                <w:sz w:val="18"/>
                <w:szCs w:val="16"/>
                <w:lang w:eastAsia="nl-NL"/>
              </w:rPr>
              <w:t xml:space="preserve">combinatie / </w:t>
            </w:r>
            <w:r w:rsidRPr="00E62757">
              <w:rPr>
                <w:rFonts w:cs="Arial"/>
                <w:sz w:val="18"/>
                <w:szCs w:val="16"/>
                <w:lang w:eastAsia="nl-NL"/>
              </w:rPr>
              <w:t>onderaannemer</w:t>
            </w:r>
            <w:r w:rsidR="00CD53DC">
              <w:rPr>
                <w:rFonts w:cs="Arial"/>
                <w:sz w:val="18"/>
                <w:szCs w:val="16"/>
                <w:lang w:eastAsia="nl-NL"/>
              </w:rPr>
              <w:t xml:space="preserve"> / overige, namelijk</w:t>
            </w:r>
            <w:r w:rsidRPr="00E62757">
              <w:rPr>
                <w:rFonts w:cs="Arial"/>
                <w:sz w:val="18"/>
                <w:szCs w:val="16"/>
                <w:lang w:eastAsia="nl-NL"/>
              </w:rPr>
              <w:t xml:space="preserve">, </w:t>
            </w:r>
            <w:r w:rsidR="00CD53DC"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  <w:p w14:paraId="585051D7" w14:textId="27EB63DC" w:rsidR="00D03500" w:rsidRPr="00D03500" w:rsidRDefault="00D03500" w:rsidP="00E62757">
            <w:pPr>
              <w:rPr>
                <w:rFonts w:cs="Arial"/>
                <w:i/>
                <w:sz w:val="18"/>
                <w:szCs w:val="16"/>
                <w:highlight w:val="yellow"/>
                <w:lang w:eastAsia="nl-NL"/>
              </w:rPr>
            </w:pPr>
            <w:r w:rsidRPr="00D03500">
              <w:rPr>
                <w:rFonts w:cs="Arial"/>
                <w:i/>
                <w:sz w:val="18"/>
                <w:szCs w:val="16"/>
                <w:lang w:eastAsia="nl-NL"/>
              </w:rPr>
              <w:t>(</w:t>
            </w:r>
            <w:proofErr w:type="gramStart"/>
            <w:r w:rsidRPr="00D03500">
              <w:rPr>
                <w:rFonts w:cs="Arial"/>
                <w:i/>
                <w:sz w:val="18"/>
                <w:szCs w:val="16"/>
                <w:lang w:eastAsia="nl-NL"/>
              </w:rPr>
              <w:t>doorhalen</w:t>
            </w:r>
            <w:proofErr w:type="gramEnd"/>
            <w:r w:rsidRPr="00D03500">
              <w:rPr>
                <w:rFonts w:cs="Arial"/>
                <w:i/>
                <w:sz w:val="18"/>
                <w:szCs w:val="16"/>
                <w:lang w:eastAsia="nl-NL"/>
              </w:rPr>
              <w:t xml:space="preserve"> wat niet van toepassing is)</w:t>
            </w:r>
          </w:p>
        </w:tc>
      </w:tr>
      <w:tr w:rsidR="00E62757" w:rsidRPr="00BE3804" w14:paraId="70689550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93C1" w14:textId="02A80077" w:rsidR="00E62757" w:rsidRPr="001F32FD" w:rsidRDefault="00CD53DC" w:rsidP="002923AE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sz w:val="18"/>
                <w:szCs w:val="16"/>
                <w:lang w:eastAsia="nl-NL"/>
              </w:rPr>
              <w:t>Welk gedeelte van de werkzaamheden</w:t>
            </w:r>
            <w:r w:rsidR="00E62757" w:rsidRPr="001F32FD">
              <w:rPr>
                <w:rFonts w:cs="Arial"/>
                <w:sz w:val="18"/>
                <w:szCs w:val="16"/>
                <w:lang w:eastAsia="nl-NL"/>
              </w:rPr>
              <w:t xml:space="preserve"> met gebruikmaking van </w:t>
            </w:r>
            <w:r w:rsidR="00E62757">
              <w:rPr>
                <w:rFonts w:cs="Arial"/>
                <w:sz w:val="18"/>
                <w:szCs w:val="16"/>
                <w:lang w:eastAsia="nl-NL"/>
              </w:rPr>
              <w:t>Derde</w:t>
            </w:r>
            <w:r w:rsidR="00E62757" w:rsidRPr="001F32FD">
              <w:rPr>
                <w:rFonts w:cs="Arial"/>
                <w:sz w:val="18"/>
                <w:szCs w:val="16"/>
                <w:lang w:eastAsia="nl-NL"/>
              </w:rPr>
              <w:t>(</w:t>
            </w:r>
            <w:r w:rsidR="00E62757">
              <w:rPr>
                <w:rFonts w:cs="Arial"/>
                <w:sz w:val="18"/>
                <w:szCs w:val="16"/>
                <w:lang w:eastAsia="nl-NL"/>
              </w:rPr>
              <w:t>n</w:t>
            </w:r>
            <w:r w:rsidR="00E62757" w:rsidRPr="001F32FD">
              <w:rPr>
                <w:rFonts w:cs="Arial"/>
                <w:sz w:val="18"/>
                <w:szCs w:val="16"/>
                <w:lang w:eastAsia="nl-NL"/>
              </w:rPr>
              <w:t>)</w:t>
            </w:r>
            <w:r w:rsidR="00E62757">
              <w:rPr>
                <w:rFonts w:cs="Arial"/>
                <w:sz w:val="18"/>
                <w:szCs w:val="16"/>
                <w:lang w:eastAsia="nl-NL"/>
              </w:rPr>
              <w:t xml:space="preserve"> daaronder ook begrepen Zelfstandige hulppersonen</w:t>
            </w:r>
            <w:r w:rsidR="00E62757" w:rsidRPr="001F32FD">
              <w:rPr>
                <w:rFonts w:cs="Arial"/>
                <w:sz w:val="18"/>
                <w:szCs w:val="16"/>
                <w:lang w:eastAsia="nl-NL"/>
              </w:rPr>
              <w:t xml:space="preserve"> </w:t>
            </w:r>
            <w:r>
              <w:rPr>
                <w:rFonts w:cs="Arial"/>
                <w:sz w:val="18"/>
                <w:szCs w:val="16"/>
                <w:lang w:eastAsia="nl-NL"/>
              </w:rPr>
              <w:t xml:space="preserve">mogen gerekend worden op conto van </w:t>
            </w:r>
            <w:r w:rsidR="00E62757" w:rsidRPr="001F32FD">
              <w:rPr>
                <w:rFonts w:cs="Arial"/>
                <w:sz w:val="18"/>
                <w:szCs w:val="16"/>
                <w:lang w:eastAsia="nl-NL"/>
              </w:rPr>
              <w:t xml:space="preserve">de </w:t>
            </w:r>
            <w:r w:rsidR="00E62757">
              <w:rPr>
                <w:rFonts w:cs="Arial"/>
                <w:sz w:val="18"/>
                <w:szCs w:val="16"/>
                <w:lang w:eastAsia="nl-NL"/>
              </w:rPr>
              <w:t>gegadigde</w:t>
            </w:r>
            <w:r>
              <w:rPr>
                <w:rFonts w:cs="Arial"/>
                <w:sz w:val="18"/>
                <w:szCs w:val="16"/>
                <w:lang w:eastAsia="nl-NL"/>
              </w:rPr>
              <w:t>.</w:t>
            </w:r>
            <w:r w:rsidRPr="00CD53DC">
              <w:rPr>
                <w:rFonts w:cs="Arial"/>
                <w:sz w:val="18"/>
                <w:szCs w:val="16"/>
                <w:lang w:eastAsia="nl-NL"/>
              </w:rPr>
              <w:t xml:space="preserve"> </w:t>
            </w:r>
            <w:r>
              <w:rPr>
                <w:rFonts w:cs="Arial"/>
                <w:sz w:val="18"/>
                <w:szCs w:val="16"/>
                <w:lang w:eastAsia="nl-NL"/>
              </w:rPr>
              <w:t>Benoem de o</w:t>
            </w:r>
            <w:r w:rsidRPr="00CD53DC">
              <w:rPr>
                <w:rFonts w:cs="Arial"/>
                <w:sz w:val="18"/>
                <w:szCs w:val="16"/>
                <w:lang w:eastAsia="nl-NL"/>
              </w:rPr>
              <w:t>mschrijving van d</w:t>
            </w:r>
            <w:r>
              <w:rPr>
                <w:rFonts w:cs="Arial"/>
                <w:sz w:val="18"/>
                <w:szCs w:val="16"/>
                <w:lang w:eastAsia="nl-NL"/>
              </w:rPr>
              <w:t xml:space="preserve">e werkzaamheden, het aandeel in de bouwsom </w:t>
            </w:r>
            <w:r w:rsidRPr="00CD53DC">
              <w:rPr>
                <w:rFonts w:cs="Arial"/>
                <w:sz w:val="18"/>
                <w:szCs w:val="16"/>
                <w:lang w:eastAsia="nl-NL"/>
              </w:rPr>
              <w:t xml:space="preserve">en de naam van </w:t>
            </w:r>
            <w:r>
              <w:rPr>
                <w:rFonts w:cs="Arial"/>
                <w:sz w:val="18"/>
                <w:szCs w:val="16"/>
                <w:lang w:eastAsia="nl-NL"/>
              </w:rPr>
              <w:t>Derde(n)</w:t>
            </w:r>
            <w:r w:rsidRPr="00CD53DC">
              <w:rPr>
                <w:rFonts w:cs="Arial"/>
                <w:sz w:val="18"/>
                <w:szCs w:val="16"/>
                <w:lang w:eastAsia="nl-N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44B5" w14:textId="10D6D5A5" w:rsidR="00E62757" w:rsidRPr="00BE3804" w:rsidRDefault="00D03500" w:rsidP="00E62757">
            <w:pPr>
              <w:rPr>
                <w:rFonts w:cs="Arial"/>
                <w:sz w:val="18"/>
                <w:szCs w:val="16"/>
                <w:highlight w:val="yellow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…….</w:t>
            </w:r>
          </w:p>
        </w:tc>
      </w:tr>
      <w:tr w:rsidR="00E62757" w:rsidRPr="00BE3804" w14:paraId="7D270632" w14:textId="77777777" w:rsidTr="00392764"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27F4" w14:textId="77777777" w:rsidR="00E62757" w:rsidRPr="00F01FBD" w:rsidRDefault="00E62757" w:rsidP="00E62757">
            <w:pPr>
              <w:rPr>
                <w:rFonts w:cs="Arial"/>
                <w:b/>
                <w:sz w:val="18"/>
                <w:szCs w:val="16"/>
                <w:lang w:eastAsia="nl-NL"/>
              </w:rPr>
            </w:pPr>
            <w:r w:rsidRPr="00F01FBD">
              <w:rPr>
                <w:rFonts w:cs="Arial"/>
                <w:b/>
                <w:sz w:val="18"/>
                <w:szCs w:val="16"/>
                <w:lang w:eastAsia="nl-NL"/>
              </w:rPr>
              <w:t>Kerncompetentie (met afgeleide waardering), vertegenwoordigd in de referentie:</w:t>
            </w:r>
          </w:p>
          <w:p w14:paraId="2938A537" w14:textId="77777777" w:rsidR="00E62757" w:rsidRPr="00F01FBD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</w:p>
        </w:tc>
      </w:tr>
      <w:tr w:rsidR="00E62757" w:rsidRPr="00BE3804" w14:paraId="530681F8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967C" w14:textId="035EEE8B" w:rsidR="00392764" w:rsidRPr="00F01FBD" w:rsidRDefault="001A06A6" w:rsidP="00993279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b/>
                <w:sz w:val="18"/>
                <w:szCs w:val="16"/>
              </w:rPr>
              <w:t>KC</w:t>
            </w:r>
            <w:r w:rsidR="00E62757" w:rsidRPr="00F01FBD">
              <w:rPr>
                <w:rFonts w:cs="Arial"/>
                <w:b/>
                <w:sz w:val="18"/>
                <w:szCs w:val="16"/>
              </w:rPr>
              <w:t>1</w:t>
            </w:r>
            <w:r w:rsidR="00E62757" w:rsidRPr="00F01FBD">
              <w:rPr>
                <w:rFonts w:cs="Arial"/>
                <w:sz w:val="18"/>
                <w:szCs w:val="16"/>
              </w:rPr>
              <w:t xml:space="preserve"> </w:t>
            </w:r>
            <w:r w:rsidR="00600AAD">
              <w:rPr>
                <w:rFonts w:cs="Arial"/>
                <w:sz w:val="18"/>
                <w:szCs w:val="16"/>
              </w:rPr>
              <w:t>(S1)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09AA" w14:textId="54F2C299" w:rsidR="00E62757" w:rsidRPr="00B712A2" w:rsidRDefault="00E62757" w:rsidP="00E62757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separate"/>
            </w:r>
            <w:r w:rsidR="00CE1D1A" w:rsidRPr="00B712A2">
              <w:rPr>
                <w:rFonts w:cs="Arial"/>
                <w:noProof/>
                <w:sz w:val="18"/>
                <w:szCs w:val="16"/>
                <w:highlight w:val="cyan"/>
                <w:lang w:eastAsia="nl-NL"/>
              </w:rPr>
              <w:t>ja / nee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end"/>
            </w:r>
          </w:p>
          <w:p w14:paraId="707E6079" w14:textId="7257C86F" w:rsidR="00E62757" w:rsidRPr="00BE3804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 xml:space="preserve">Toelichting: 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separate"/>
            </w:r>
            <w:r w:rsidR="00CE1D1A" w:rsidRPr="00B712A2">
              <w:rPr>
                <w:rFonts w:cs="Arial"/>
                <w:noProof/>
                <w:sz w:val="18"/>
                <w:szCs w:val="16"/>
                <w:highlight w:val="cyan"/>
                <w:lang w:eastAsia="nl-NL"/>
              </w:rPr>
              <w:t>toelichting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end"/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 xml:space="preserve"> </w:t>
            </w:r>
          </w:p>
          <w:p w14:paraId="3B47F81F" w14:textId="77777777" w:rsidR="00E62757" w:rsidRPr="00BE3804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 xml:space="preserve">Punten: 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 punten</w:t>
            </w:r>
          </w:p>
        </w:tc>
      </w:tr>
      <w:tr w:rsidR="00E62757" w:rsidRPr="00BE3804" w14:paraId="3BB825EE" w14:textId="77777777" w:rsidTr="002923AE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F696" w14:textId="77777777" w:rsidR="00E62757" w:rsidRPr="00F01FBD" w:rsidRDefault="00E62757" w:rsidP="00E62757">
            <w:pPr>
              <w:rPr>
                <w:rFonts w:cs="Arial"/>
                <w:b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OF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BD1F" w14:textId="77777777" w:rsidR="00E62757" w:rsidRPr="00BE3804" w:rsidRDefault="00E62757" w:rsidP="00E62757">
            <w:pPr>
              <w:rPr>
                <w:rFonts w:cs="Arial"/>
                <w:sz w:val="18"/>
                <w:szCs w:val="16"/>
                <w:highlight w:val="yellow"/>
                <w:lang w:eastAsia="nl-NL"/>
              </w:rPr>
            </w:pPr>
          </w:p>
        </w:tc>
      </w:tr>
      <w:tr w:rsidR="00E62757" w:rsidRPr="00BE3804" w14:paraId="0C6298CB" w14:textId="77777777" w:rsidTr="00CD500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E2DF" w14:textId="3DF7A0AA" w:rsidR="00AC6DB7" w:rsidRPr="00F01FBD" w:rsidRDefault="00C2264A" w:rsidP="00AC6DB7">
            <w:pPr>
              <w:rPr>
                <w:rFonts w:cs="Arial"/>
                <w:sz w:val="18"/>
                <w:szCs w:val="16"/>
                <w:lang w:eastAsia="nl-NL"/>
              </w:rPr>
            </w:pPr>
            <w:r>
              <w:rPr>
                <w:rFonts w:cs="Arial"/>
                <w:b/>
                <w:sz w:val="18"/>
                <w:szCs w:val="16"/>
              </w:rPr>
              <w:t>KC</w:t>
            </w:r>
            <w:r w:rsidR="00E62757" w:rsidRPr="00F01FBD">
              <w:rPr>
                <w:rFonts w:cs="Arial"/>
                <w:b/>
                <w:sz w:val="18"/>
                <w:szCs w:val="16"/>
              </w:rPr>
              <w:t>2</w:t>
            </w:r>
            <w:r w:rsidR="00E62757" w:rsidRPr="00F01FBD">
              <w:rPr>
                <w:rFonts w:cs="Arial"/>
                <w:sz w:val="18"/>
                <w:szCs w:val="16"/>
              </w:rPr>
              <w:t xml:space="preserve"> </w:t>
            </w:r>
            <w:r w:rsidR="00600AAD">
              <w:rPr>
                <w:rFonts w:cs="Arial"/>
                <w:sz w:val="18"/>
                <w:szCs w:val="16"/>
              </w:rPr>
              <w:t>(S2&amp;3)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3C76" w14:textId="296AF2D5" w:rsidR="00E62757" w:rsidRPr="00B712A2" w:rsidRDefault="00E62757" w:rsidP="00E62757">
            <w:pPr>
              <w:rPr>
                <w:rFonts w:cs="Arial"/>
                <w:sz w:val="18"/>
                <w:szCs w:val="16"/>
                <w:highlight w:val="cyan"/>
                <w:lang w:eastAsia="nl-NL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separate"/>
            </w:r>
            <w:r w:rsidR="00CE1D1A" w:rsidRPr="00B712A2">
              <w:rPr>
                <w:rFonts w:cs="Arial"/>
                <w:noProof/>
                <w:sz w:val="18"/>
                <w:szCs w:val="16"/>
                <w:highlight w:val="cyan"/>
                <w:lang w:eastAsia="nl-NL"/>
              </w:rPr>
              <w:t>ja / nee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end"/>
            </w:r>
          </w:p>
          <w:p w14:paraId="45E33E3A" w14:textId="24110D5C" w:rsidR="00E62757" w:rsidRPr="00BE3804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 xml:space="preserve">Toelichting: 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separate"/>
            </w:r>
            <w:r w:rsidR="00CE1D1A" w:rsidRPr="00B712A2">
              <w:rPr>
                <w:rFonts w:cs="Arial"/>
                <w:noProof/>
                <w:sz w:val="18"/>
                <w:szCs w:val="16"/>
                <w:highlight w:val="cyan"/>
                <w:lang w:eastAsia="nl-NL"/>
              </w:rPr>
              <w:t>toelichting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fldChar w:fldCharType="end"/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 xml:space="preserve"> </w:t>
            </w:r>
          </w:p>
          <w:p w14:paraId="39D71C39" w14:textId="77777777" w:rsidR="00E62757" w:rsidRPr="00BE3804" w:rsidRDefault="00E62757" w:rsidP="00E62757">
            <w:pPr>
              <w:rPr>
                <w:rFonts w:cs="Arial"/>
                <w:sz w:val="18"/>
                <w:szCs w:val="16"/>
                <w:lang w:eastAsia="nl-NL"/>
              </w:rPr>
            </w:pPr>
            <w:r w:rsidRPr="00BE3804">
              <w:rPr>
                <w:rFonts w:cs="Arial"/>
                <w:sz w:val="18"/>
                <w:szCs w:val="16"/>
                <w:lang w:eastAsia="nl-NL"/>
              </w:rPr>
              <w:t xml:space="preserve">Punten: </w:t>
            </w:r>
            <w:r w:rsidRPr="00B712A2">
              <w:rPr>
                <w:rFonts w:cs="Arial"/>
                <w:sz w:val="18"/>
                <w:szCs w:val="16"/>
                <w:highlight w:val="cyan"/>
                <w:lang w:eastAsia="nl-NL"/>
              </w:rPr>
              <w:t>… punten</w:t>
            </w:r>
          </w:p>
        </w:tc>
      </w:tr>
    </w:tbl>
    <w:p w14:paraId="3B17FCD7" w14:textId="77777777" w:rsidR="009301A8" w:rsidRDefault="009301A8" w:rsidP="009301A8">
      <w:pPr>
        <w:rPr>
          <w:b/>
          <w:szCs w:val="18"/>
          <w:highlight w:val="yellow"/>
          <w:lang w:eastAsia="nl-NL"/>
        </w:rPr>
      </w:pPr>
    </w:p>
    <w:p w14:paraId="224B861F" w14:textId="5EA8E7A2" w:rsidR="002450F3" w:rsidRDefault="009301A8" w:rsidP="009301A8">
      <w:pPr>
        <w:rPr>
          <w:szCs w:val="18"/>
          <w:lang w:eastAsia="nl-NL"/>
        </w:rPr>
      </w:pPr>
      <w:r w:rsidRPr="00B712A2">
        <w:rPr>
          <w:b/>
          <w:szCs w:val="18"/>
          <w:highlight w:val="cyan"/>
          <w:lang w:eastAsia="nl-NL"/>
        </w:rPr>
        <w:t>Toelichting</w:t>
      </w:r>
      <w:r w:rsidR="0041586B" w:rsidRPr="00B712A2">
        <w:rPr>
          <w:b/>
          <w:szCs w:val="18"/>
          <w:highlight w:val="cyan"/>
          <w:lang w:eastAsia="nl-NL"/>
        </w:rPr>
        <w:t>:</w:t>
      </w:r>
      <w:r w:rsidRPr="00B712A2">
        <w:rPr>
          <w:szCs w:val="18"/>
          <w:highlight w:val="cyan"/>
          <w:lang w:eastAsia="nl-NL"/>
        </w:rPr>
        <w:t xml:space="preserve"> door gegadigde in te vullen onderdelen</w:t>
      </w:r>
      <w:r w:rsidR="0041586B" w:rsidRPr="00B712A2">
        <w:rPr>
          <w:szCs w:val="18"/>
          <w:highlight w:val="cyan"/>
          <w:lang w:eastAsia="nl-NL"/>
        </w:rPr>
        <w:t xml:space="preserve"> zijn </w:t>
      </w:r>
      <w:r w:rsidR="00B712A2">
        <w:rPr>
          <w:szCs w:val="18"/>
          <w:highlight w:val="cyan"/>
          <w:lang w:eastAsia="nl-NL"/>
        </w:rPr>
        <w:t>blauw</w:t>
      </w:r>
      <w:r w:rsidR="0041586B" w:rsidRPr="00B712A2">
        <w:rPr>
          <w:szCs w:val="18"/>
          <w:highlight w:val="cyan"/>
          <w:lang w:eastAsia="nl-NL"/>
        </w:rPr>
        <w:t xml:space="preserve"> aangeduid</w:t>
      </w:r>
      <w:r w:rsidRPr="00B712A2">
        <w:rPr>
          <w:szCs w:val="18"/>
          <w:highlight w:val="cyan"/>
          <w:lang w:eastAsia="nl-NL"/>
        </w:rPr>
        <w:t>.</w:t>
      </w:r>
    </w:p>
    <w:p w14:paraId="0948BA64" w14:textId="77777777" w:rsidR="00A8231D" w:rsidRDefault="00A8231D">
      <w:pPr>
        <w:spacing w:line="240" w:lineRule="auto"/>
        <w:rPr>
          <w:szCs w:val="18"/>
          <w:lang w:eastAsia="nl-NL"/>
        </w:rPr>
      </w:pPr>
    </w:p>
    <w:p w14:paraId="77719E0D" w14:textId="77777777" w:rsidR="000E2C77" w:rsidRPr="00042C84" w:rsidRDefault="000E2C77" w:rsidP="00B6468A">
      <w:pPr>
        <w:pStyle w:val="ArcadisListBulletOrange"/>
        <w:numPr>
          <w:ilvl w:val="0"/>
          <w:numId w:val="0"/>
        </w:numPr>
        <w:ind w:left="284" w:hanging="284"/>
      </w:pPr>
    </w:p>
    <w:p w14:paraId="50434711" w14:textId="77777777" w:rsidR="003010B8" w:rsidRPr="005329DD" w:rsidRDefault="003010B8" w:rsidP="005329DD">
      <w:pPr>
        <w:spacing w:line="240" w:lineRule="auto"/>
        <w:rPr>
          <w:szCs w:val="18"/>
          <w:lang w:eastAsia="nl-NL"/>
        </w:rPr>
      </w:pPr>
    </w:p>
    <w:p w14:paraId="520371FC" w14:textId="3D33C8A9" w:rsidR="00F9554C" w:rsidRDefault="00F9554C" w:rsidP="00E94D3A">
      <w:pPr>
        <w:tabs>
          <w:tab w:val="right" w:pos="8222"/>
        </w:tabs>
      </w:pPr>
    </w:p>
    <w:sectPr w:rsidR="00F9554C" w:rsidSect="00B23E6F">
      <w:headerReference w:type="default" r:id="rId13"/>
      <w:footerReference w:type="default" r:id="rId14"/>
      <w:pgSz w:w="11907" w:h="16840" w:code="9"/>
      <w:pgMar w:top="1701" w:right="1701" w:bottom="1418" w:left="1701" w:header="731" w:footer="4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0E091" w14:textId="77777777" w:rsidR="00010612" w:rsidRPr="00491110" w:rsidRDefault="00010612" w:rsidP="00A01C49">
      <w:r w:rsidRPr="00491110">
        <w:separator/>
      </w:r>
    </w:p>
  </w:endnote>
  <w:endnote w:type="continuationSeparator" w:id="0">
    <w:p w14:paraId="074F9E04" w14:textId="77777777" w:rsidR="00010612" w:rsidRPr="00491110" w:rsidRDefault="00010612" w:rsidP="00A01C49">
      <w:r w:rsidRPr="00491110">
        <w:continuationSeparator/>
      </w:r>
    </w:p>
  </w:endnote>
  <w:endnote w:type="continuationNotice" w:id="1">
    <w:p w14:paraId="513F3192" w14:textId="77777777" w:rsidR="00010612" w:rsidRDefault="000106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IX Barcode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margin" w:tblpYSpec="bottom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274"/>
    </w:tblGrid>
    <w:tr w:rsidR="000834B9" w14:paraId="29F08F6A" w14:textId="77777777" w:rsidTr="00AE7E28">
      <w:trPr>
        <w:trHeight w:val="357"/>
      </w:trPr>
      <w:tc>
        <w:tcPr>
          <w:tcW w:w="6235" w:type="dxa"/>
        </w:tcPr>
        <w:p w14:paraId="26DFDF1D" w14:textId="03A5068A" w:rsidR="000834B9" w:rsidRDefault="007E5592" w:rsidP="00EA1819">
          <w:pPr>
            <w:pStyle w:val="kenmerk"/>
            <w:ind w:left="0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AEFB3B6" wp14:editId="21DF39DC">
                <wp:simplePos x="0" y="0"/>
                <wp:positionH relativeFrom="column">
                  <wp:posOffset>-3810</wp:posOffset>
                </wp:positionH>
                <wp:positionV relativeFrom="paragraph">
                  <wp:posOffset>-52070</wp:posOffset>
                </wp:positionV>
                <wp:extent cx="838200" cy="471178"/>
                <wp:effectExtent l="0" t="0" r="0" b="508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9086" cy="4716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834B9">
            <w:fldChar w:fldCharType="begin"/>
          </w:r>
          <w:r w:rsidR="000834B9">
            <w:instrText xml:space="preserve"> DOCPROPERTY statusvolg </w:instrText>
          </w:r>
          <w:r w:rsidR="000834B9">
            <w:fldChar w:fldCharType="end"/>
          </w:r>
        </w:p>
      </w:tc>
      <w:tc>
        <w:tcPr>
          <w:tcW w:w="2275" w:type="dxa"/>
          <w:vAlign w:val="bottom"/>
        </w:tcPr>
        <w:p w14:paraId="757F2663" w14:textId="14F25DE5" w:rsidR="000834B9" w:rsidRDefault="000834B9" w:rsidP="00EA1819">
          <w:pPr>
            <w:pStyle w:val="paginanummering"/>
            <w:jc w:val="right"/>
          </w:pPr>
          <w:r w:rsidRPr="00EA1819">
            <w:rPr>
              <w:color w:val="auto"/>
            </w:rPr>
            <w:fldChar w:fldCharType="begin"/>
          </w:r>
          <w:r w:rsidRPr="00EA1819">
            <w:rPr>
              <w:color w:val="auto"/>
            </w:rPr>
            <w:instrText xml:space="preserve"> page </w:instrText>
          </w:r>
          <w:r w:rsidRPr="00EA1819">
            <w:rPr>
              <w:color w:val="auto"/>
            </w:rPr>
            <w:fldChar w:fldCharType="separate"/>
          </w:r>
          <w:r>
            <w:rPr>
              <w:noProof/>
              <w:color w:val="auto"/>
            </w:rPr>
            <w:t>32</w:t>
          </w:r>
          <w:r w:rsidRPr="00EA1819">
            <w:rPr>
              <w:color w:val="auto"/>
            </w:rPr>
            <w:fldChar w:fldCharType="end"/>
          </w:r>
        </w:p>
      </w:tc>
    </w:tr>
    <w:tr w:rsidR="000834B9" w14:paraId="468D140E" w14:textId="77777777" w:rsidTr="00EA1819">
      <w:trPr>
        <w:trHeight w:val="709"/>
      </w:trPr>
      <w:tc>
        <w:tcPr>
          <w:tcW w:w="6235" w:type="dxa"/>
        </w:tcPr>
        <w:p w14:paraId="0CBA9B45" w14:textId="29F95A92" w:rsidR="000834B9" w:rsidRDefault="000834B9" w:rsidP="00A01C49">
          <w:pPr>
            <w:pStyle w:val="Footer"/>
          </w:pPr>
        </w:p>
      </w:tc>
      <w:tc>
        <w:tcPr>
          <w:tcW w:w="2275" w:type="dxa"/>
        </w:tcPr>
        <w:p w14:paraId="6DE35DA9" w14:textId="77777777" w:rsidR="000834B9" w:rsidRDefault="000834B9" w:rsidP="00A01C49">
          <w:pPr>
            <w:pStyle w:val="Footer"/>
          </w:pPr>
        </w:p>
      </w:tc>
    </w:tr>
  </w:tbl>
  <w:p w14:paraId="2D473A13" w14:textId="455B04F3" w:rsidR="000834B9" w:rsidRPr="000245E1" w:rsidRDefault="000834B9" w:rsidP="00A01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9B6DE" w14:textId="77777777" w:rsidR="00010612" w:rsidRPr="00491110" w:rsidRDefault="00010612" w:rsidP="00A01C49">
      <w:r w:rsidRPr="00491110">
        <w:separator/>
      </w:r>
    </w:p>
  </w:footnote>
  <w:footnote w:type="continuationSeparator" w:id="0">
    <w:p w14:paraId="7F9B666A" w14:textId="77777777" w:rsidR="00010612" w:rsidRPr="00491110" w:rsidRDefault="00010612" w:rsidP="00A01C49">
      <w:r w:rsidRPr="00491110">
        <w:continuationSeparator/>
      </w:r>
    </w:p>
  </w:footnote>
  <w:footnote w:type="continuationNotice" w:id="1">
    <w:p w14:paraId="44D0B8DD" w14:textId="77777777" w:rsidR="00010612" w:rsidRDefault="000106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margin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4253"/>
    </w:tblGrid>
    <w:tr w:rsidR="000834B9" w:rsidRPr="009B4B5F" w14:paraId="48CB0412" w14:textId="77777777" w:rsidTr="00AE7E28">
      <w:trPr>
        <w:trHeight w:val="731"/>
      </w:trPr>
      <w:tc>
        <w:tcPr>
          <w:tcW w:w="2500" w:type="pct"/>
        </w:tcPr>
        <w:p w14:paraId="35BBB976" w14:textId="77777777" w:rsidR="000834B9" w:rsidRPr="009B4B5F" w:rsidRDefault="000834B9" w:rsidP="00A01C49">
          <w:pPr>
            <w:pStyle w:val="intable"/>
            <w:rPr>
              <w:rFonts w:cs="Arial"/>
              <w:lang w:val="en-US"/>
            </w:rPr>
          </w:pPr>
        </w:p>
      </w:tc>
      <w:tc>
        <w:tcPr>
          <w:tcW w:w="2500" w:type="pct"/>
        </w:tcPr>
        <w:p w14:paraId="7DC6A593" w14:textId="77777777" w:rsidR="000834B9" w:rsidRPr="009B4B5F" w:rsidRDefault="000834B9" w:rsidP="00A01C49">
          <w:pPr>
            <w:pStyle w:val="intable"/>
            <w:rPr>
              <w:rFonts w:cs="Arial"/>
              <w:sz w:val="12"/>
            </w:rPr>
          </w:pPr>
        </w:p>
      </w:tc>
    </w:tr>
    <w:tr w:rsidR="000834B9" w:rsidRPr="009B4B5F" w14:paraId="722CC05A" w14:textId="77777777" w:rsidTr="00AE7E28">
      <w:trPr>
        <w:trHeight w:val="403"/>
      </w:trPr>
      <w:tc>
        <w:tcPr>
          <w:tcW w:w="2500" w:type="pct"/>
        </w:tcPr>
        <w:p w14:paraId="2F67F032" w14:textId="77777777" w:rsidR="000834B9" w:rsidRPr="009B4B5F" w:rsidRDefault="000834B9" w:rsidP="00EA1819">
          <w:pPr>
            <w:pStyle w:val="intable"/>
            <w:rPr>
              <w:rFonts w:cs="Arial"/>
            </w:rPr>
          </w:pPr>
        </w:p>
        <w:sdt>
          <w:sdtPr>
            <w:rPr>
              <w:rFonts w:ascii="Arial" w:hAnsi="Arial" w:cs="Arial"/>
              <w:color w:val="auto"/>
            </w:rPr>
            <w:alias w:val="Bedrijf"/>
            <w:tag w:val=""/>
            <w:id w:val="-186448093"/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p w14:paraId="417676D8" w14:textId="46036287" w:rsidR="000834B9" w:rsidRPr="009B4B5F" w:rsidRDefault="000834B9" w:rsidP="00EA1819">
              <w:pPr>
                <w:pStyle w:val="boventitel"/>
                <w:jc w:val="left"/>
                <w:rPr>
                  <w:rFonts w:ascii="Arial" w:hAnsi="Arial" w:cs="Arial"/>
                  <w:color w:val="auto"/>
                </w:rPr>
              </w:pPr>
              <w:r w:rsidRPr="009B4B5F">
                <w:rPr>
                  <w:rFonts w:ascii="Arial" w:hAnsi="Arial" w:cs="Arial"/>
                  <w:color w:val="auto"/>
                </w:rPr>
                <w:t>Gemeente Urk</w:t>
              </w:r>
            </w:p>
          </w:sdtContent>
        </w:sdt>
        <w:p w14:paraId="78BA1DA6" w14:textId="48DC2B5E" w:rsidR="000834B9" w:rsidRPr="009B4B5F" w:rsidRDefault="00CD6606" w:rsidP="00EA1819">
          <w:pPr>
            <w:pStyle w:val="boventitel"/>
            <w:jc w:val="left"/>
            <w:rPr>
              <w:rFonts w:ascii="Arial" w:hAnsi="Arial" w:cs="Arial"/>
              <w:color w:val="auto"/>
            </w:rPr>
          </w:pPr>
          <w:sdt>
            <w:sdtPr>
              <w:rPr>
                <w:rFonts w:ascii="Arial" w:hAnsi="Arial" w:cs="Arial"/>
                <w:color w:val="auto"/>
              </w:rPr>
              <w:alias w:val="Titel"/>
              <w:tag w:val=""/>
              <w:id w:val="487900902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018F5">
                <w:rPr>
                  <w:rFonts w:ascii="Arial" w:hAnsi="Arial" w:cs="Arial"/>
                  <w:color w:val="auto"/>
                </w:rPr>
                <w:t>Energienet Urk</w:t>
              </w:r>
            </w:sdtContent>
          </w:sdt>
        </w:p>
      </w:tc>
      <w:tc>
        <w:tcPr>
          <w:tcW w:w="2500" w:type="pct"/>
          <w:shd w:val="clear" w:color="auto" w:fill="auto"/>
        </w:tcPr>
        <w:p w14:paraId="171059B3" w14:textId="2D32A0EC" w:rsidR="000834B9" w:rsidRPr="009B4B5F" w:rsidRDefault="00CD6606" w:rsidP="00EA1819">
          <w:pPr>
            <w:pStyle w:val="boventitel"/>
            <w:rPr>
              <w:rFonts w:ascii="Arial" w:hAnsi="Arial" w:cs="Arial"/>
              <w:color w:val="auto"/>
            </w:rPr>
          </w:pPr>
          <w:sdt>
            <w:sdtPr>
              <w:rPr>
                <w:rFonts w:ascii="Arial" w:hAnsi="Arial" w:cs="Arial"/>
                <w:color w:val="auto"/>
              </w:rPr>
              <w:alias w:val="Categorie"/>
              <w:tag w:val=""/>
              <w:id w:val="-1097250428"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58042C">
                <w:rPr>
                  <w:rFonts w:ascii="Arial" w:hAnsi="Arial" w:cs="Arial"/>
                  <w:color w:val="auto"/>
                </w:rPr>
                <w:t>RD-2023-14</w:t>
              </w:r>
            </w:sdtContent>
          </w:sdt>
        </w:p>
        <w:p w14:paraId="694DED2F" w14:textId="12BF26C2" w:rsidR="000834B9" w:rsidRPr="009B4B5F" w:rsidRDefault="00CD6606" w:rsidP="00EA1819">
          <w:pPr>
            <w:pStyle w:val="boventitel"/>
            <w:rPr>
              <w:rFonts w:ascii="Arial" w:hAnsi="Arial" w:cs="Arial"/>
              <w:color w:val="auto"/>
            </w:rPr>
          </w:pPr>
          <w:sdt>
            <w:sdtPr>
              <w:rPr>
                <w:rFonts w:ascii="Arial" w:hAnsi="Arial" w:cs="Arial"/>
                <w:color w:val="auto"/>
              </w:rPr>
              <w:alias w:val="Onderwerp"/>
              <w:tag w:val=""/>
              <w:id w:val="-1603641422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EF0427">
                <w:rPr>
                  <w:rFonts w:ascii="Arial" w:hAnsi="Arial" w:cs="Arial"/>
                  <w:color w:val="auto"/>
                </w:rPr>
                <w:t>Selectieleidraad</w:t>
              </w:r>
            </w:sdtContent>
          </w:sdt>
        </w:p>
        <w:sdt>
          <w:sdtPr>
            <w:rPr>
              <w:rFonts w:ascii="Arial" w:hAnsi="Arial" w:cs="Arial"/>
              <w:color w:val="auto"/>
            </w:rPr>
            <w:alias w:val="Publicatiedatum"/>
            <w:tag w:val=""/>
            <w:id w:val="1956051697"/>
            <w:dataBinding w:prefixMappings="xmlns:ns0='http://schemas.microsoft.com/office/2006/coverPageProps' " w:xpath="/ns0:CoverPageProperties[1]/ns0:PublishDate[1]" w:storeItemID="{55AF091B-3C7A-41E3-B477-F2FDAA23CFDA}"/>
            <w:date w:fullDate="2023-06-07T00:00:00Z"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p w14:paraId="6D911703" w14:textId="4710052B" w:rsidR="000834B9" w:rsidRPr="009B4B5F" w:rsidRDefault="00AD72D3" w:rsidP="00363708">
              <w:pPr>
                <w:pStyle w:val="boventitel"/>
                <w:rPr>
                  <w:rFonts w:ascii="Arial" w:hAnsi="Arial" w:cs="Arial"/>
                  <w:color w:val="auto"/>
                </w:rPr>
              </w:pPr>
              <w:r>
                <w:rPr>
                  <w:rFonts w:ascii="Arial" w:hAnsi="Arial" w:cs="Arial"/>
                  <w:color w:val="auto"/>
                </w:rPr>
                <w:t>7-6-2023</w:t>
              </w:r>
            </w:p>
          </w:sdtContent>
        </w:sdt>
      </w:tc>
    </w:tr>
  </w:tbl>
  <w:p w14:paraId="39DC3D0C" w14:textId="77777777" w:rsidR="000834B9" w:rsidRPr="00491110" w:rsidRDefault="000834B9" w:rsidP="00A01C49">
    <w:pPr>
      <w:pStyle w:val="intab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5149"/>
    <w:multiLevelType w:val="hybridMultilevel"/>
    <w:tmpl w:val="52D421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7E24"/>
    <w:multiLevelType w:val="hybridMultilevel"/>
    <w:tmpl w:val="F460C1EE"/>
    <w:name w:val="Koppen22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E36B94"/>
    <w:multiLevelType w:val="hybridMultilevel"/>
    <w:tmpl w:val="DB167114"/>
    <w:lvl w:ilvl="0" w:tplc="A86E27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940B47"/>
    <w:multiLevelType w:val="hybridMultilevel"/>
    <w:tmpl w:val="A44691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2415A"/>
    <w:multiLevelType w:val="hybridMultilevel"/>
    <w:tmpl w:val="BC189B98"/>
    <w:lvl w:ilvl="0" w:tplc="4D369740">
      <w:start w:val="1"/>
      <w:numFmt w:val="decimal"/>
      <w:pStyle w:val="TableofAuthorities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E7C15"/>
    <w:multiLevelType w:val="hybridMultilevel"/>
    <w:tmpl w:val="2546451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35A8D"/>
    <w:multiLevelType w:val="hybridMultilevel"/>
    <w:tmpl w:val="5B541B98"/>
    <w:lvl w:ilvl="0" w:tplc="2000000F">
      <w:start w:val="1"/>
      <w:numFmt w:val="decimal"/>
      <w:lvlText w:val="%1."/>
      <w:lvlJc w:val="left"/>
      <w:pPr>
        <w:ind w:left="1107" w:hanging="360"/>
      </w:pPr>
    </w:lvl>
    <w:lvl w:ilvl="1" w:tplc="20000019" w:tentative="1">
      <w:start w:val="1"/>
      <w:numFmt w:val="lowerLetter"/>
      <w:lvlText w:val="%2."/>
      <w:lvlJc w:val="left"/>
      <w:pPr>
        <w:ind w:left="1827" w:hanging="360"/>
      </w:pPr>
    </w:lvl>
    <w:lvl w:ilvl="2" w:tplc="2000001B" w:tentative="1">
      <w:start w:val="1"/>
      <w:numFmt w:val="lowerRoman"/>
      <w:lvlText w:val="%3."/>
      <w:lvlJc w:val="right"/>
      <w:pPr>
        <w:ind w:left="2547" w:hanging="180"/>
      </w:pPr>
    </w:lvl>
    <w:lvl w:ilvl="3" w:tplc="2000000F" w:tentative="1">
      <w:start w:val="1"/>
      <w:numFmt w:val="decimal"/>
      <w:lvlText w:val="%4."/>
      <w:lvlJc w:val="left"/>
      <w:pPr>
        <w:ind w:left="3267" w:hanging="360"/>
      </w:pPr>
    </w:lvl>
    <w:lvl w:ilvl="4" w:tplc="20000019" w:tentative="1">
      <w:start w:val="1"/>
      <w:numFmt w:val="lowerLetter"/>
      <w:lvlText w:val="%5."/>
      <w:lvlJc w:val="left"/>
      <w:pPr>
        <w:ind w:left="3987" w:hanging="360"/>
      </w:pPr>
    </w:lvl>
    <w:lvl w:ilvl="5" w:tplc="2000001B" w:tentative="1">
      <w:start w:val="1"/>
      <w:numFmt w:val="lowerRoman"/>
      <w:lvlText w:val="%6."/>
      <w:lvlJc w:val="right"/>
      <w:pPr>
        <w:ind w:left="4707" w:hanging="180"/>
      </w:pPr>
    </w:lvl>
    <w:lvl w:ilvl="6" w:tplc="2000000F" w:tentative="1">
      <w:start w:val="1"/>
      <w:numFmt w:val="decimal"/>
      <w:lvlText w:val="%7."/>
      <w:lvlJc w:val="left"/>
      <w:pPr>
        <w:ind w:left="5427" w:hanging="360"/>
      </w:pPr>
    </w:lvl>
    <w:lvl w:ilvl="7" w:tplc="20000019" w:tentative="1">
      <w:start w:val="1"/>
      <w:numFmt w:val="lowerLetter"/>
      <w:lvlText w:val="%8."/>
      <w:lvlJc w:val="left"/>
      <w:pPr>
        <w:ind w:left="6147" w:hanging="360"/>
      </w:pPr>
    </w:lvl>
    <w:lvl w:ilvl="8" w:tplc="2000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7" w15:restartNumberingAfterBreak="0">
    <w:nsid w:val="12127E7B"/>
    <w:multiLevelType w:val="multilevel"/>
    <w:tmpl w:val="E4CE3BF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8" w15:restartNumberingAfterBreak="0">
    <w:nsid w:val="122967C4"/>
    <w:multiLevelType w:val="hybridMultilevel"/>
    <w:tmpl w:val="2A36DF1A"/>
    <w:lvl w:ilvl="0" w:tplc="CFB6F4D4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8C9CDFF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841B1"/>
    <w:multiLevelType w:val="multilevel"/>
    <w:tmpl w:val="32A2D17C"/>
    <w:name w:val="Koppen2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0" w15:restartNumberingAfterBreak="0">
    <w:nsid w:val="1717E24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7512C94"/>
    <w:multiLevelType w:val="hybridMultilevel"/>
    <w:tmpl w:val="5DFAD478"/>
    <w:lvl w:ilvl="0" w:tplc="61AEB5F8">
      <w:start w:val="1"/>
      <w:numFmt w:val="upperLetter"/>
      <w:lvlText w:val="(%1)"/>
      <w:lvlJc w:val="left"/>
      <w:pPr>
        <w:ind w:left="1440" w:hanging="360"/>
      </w:pPr>
      <w:rPr>
        <w:rFonts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9D5A280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A204CB"/>
    <w:multiLevelType w:val="hybridMultilevel"/>
    <w:tmpl w:val="3C420D1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04325B"/>
    <w:multiLevelType w:val="hybridMultilevel"/>
    <w:tmpl w:val="20D634E8"/>
    <w:lvl w:ilvl="0" w:tplc="21A4143A">
      <w:start w:val="1"/>
      <w:numFmt w:val="decimal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C290D2E"/>
    <w:multiLevelType w:val="multilevel"/>
    <w:tmpl w:val="6562FAE4"/>
    <w:name w:val="bijlagelijst"/>
    <w:lvl w:ilvl="0">
      <w:start w:val="1"/>
      <w:numFmt w:val="decimal"/>
      <w:lvlRestart w:val="0"/>
      <w:lvlText w:val="%1"/>
      <w:lvlJc w:val="left"/>
      <w:pPr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C4539CE"/>
    <w:multiLevelType w:val="multilevel"/>
    <w:tmpl w:val="07A822B0"/>
    <w:styleLink w:val="listnumber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Palatino Linotype" w:hAnsi="Palatino Linotype"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510"/>
        </w:tabs>
        <w:ind w:left="510" w:hanging="226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37"/>
        </w:tabs>
        <w:ind w:left="737" w:hanging="227"/>
      </w:pPr>
      <w:rPr>
        <w:rFonts w:ascii="Arial" w:hAnsi="Arial" w:hint="default"/>
        <w:color w:val="006DB6"/>
      </w:rPr>
    </w:lvl>
    <w:lvl w:ilvl="3">
      <w:start w:val="1"/>
      <w:numFmt w:val="lowerLetter"/>
      <w:lvlText w:val="%4.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191"/>
        </w:tabs>
        <w:ind w:left="1191" w:hanging="227"/>
      </w:pPr>
      <w:rPr>
        <w:rFonts w:ascii="Arial" w:hAnsi="Arial" w:hint="default"/>
        <w:color w:val="006DB6"/>
      </w:rPr>
    </w:lvl>
    <w:lvl w:ilvl="5">
      <w:start w:val="1"/>
      <w:numFmt w:val="lowerLetter"/>
      <w:lvlText w:val="%6."/>
      <w:lvlJc w:val="left"/>
      <w:pPr>
        <w:tabs>
          <w:tab w:val="num" w:pos="1418"/>
        </w:tabs>
        <w:ind w:left="1418" w:hanging="227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1644"/>
        </w:tabs>
        <w:ind w:left="1644" w:hanging="226"/>
      </w:pPr>
      <w:rPr>
        <w:rFonts w:ascii="Arial" w:hAnsi="Arial" w:hint="default"/>
        <w:color w:val="006DB6"/>
      </w:rPr>
    </w:lvl>
    <w:lvl w:ilvl="7">
      <w:start w:val="1"/>
      <w:numFmt w:val="lowerLetter"/>
      <w:lvlText w:val="%8.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2098"/>
        </w:tabs>
        <w:ind w:left="2098" w:hanging="227"/>
      </w:pPr>
      <w:rPr>
        <w:rFonts w:ascii="Arial" w:hAnsi="Arial" w:hint="default"/>
        <w:color w:val="006DB6"/>
      </w:rPr>
    </w:lvl>
  </w:abstractNum>
  <w:abstractNum w:abstractNumId="16" w15:restartNumberingAfterBreak="0">
    <w:nsid w:val="1DD35F60"/>
    <w:multiLevelType w:val="hybridMultilevel"/>
    <w:tmpl w:val="754C6DF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61305A"/>
    <w:multiLevelType w:val="hybridMultilevel"/>
    <w:tmpl w:val="D80AB144"/>
    <w:lvl w:ilvl="0" w:tplc="61AEB5F8">
      <w:start w:val="1"/>
      <w:numFmt w:val="upperLetter"/>
      <w:lvlText w:val="(%1)"/>
      <w:lvlJc w:val="left"/>
      <w:pPr>
        <w:ind w:left="1440" w:hanging="360"/>
      </w:pPr>
      <w:rPr>
        <w:rFonts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BA5BFF"/>
    <w:multiLevelType w:val="hybridMultilevel"/>
    <w:tmpl w:val="D6CC0A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20" w15:restartNumberingAfterBreak="0">
    <w:nsid w:val="22D459D7"/>
    <w:multiLevelType w:val="hybridMultilevel"/>
    <w:tmpl w:val="450EBBB4"/>
    <w:lvl w:ilvl="0" w:tplc="487088B0"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336018"/>
    <w:multiLevelType w:val="multilevel"/>
    <w:tmpl w:val="601CB00C"/>
    <w:name w:val="Koppen22"/>
    <w:lvl w:ilvl="0">
      <w:start w:val="2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3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2" w15:restartNumberingAfterBreak="0">
    <w:nsid w:val="26DF7CEF"/>
    <w:multiLevelType w:val="hybridMultilevel"/>
    <w:tmpl w:val="8ADC92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E2666B"/>
    <w:multiLevelType w:val="multilevel"/>
    <w:tmpl w:val="AC0825EA"/>
    <w:styleLink w:val="ArcadisBulletOrange"/>
    <w:lvl w:ilvl="0">
      <w:start w:val="1"/>
      <w:numFmt w:val="bullet"/>
      <w:pStyle w:val="ArcadisListBulletOrange"/>
      <w:lvlText w:val="•"/>
      <w:lvlJc w:val="left"/>
      <w:pPr>
        <w:ind w:left="284" w:hanging="284"/>
      </w:pPr>
      <w:rPr>
        <w:rFonts w:ascii="Arial" w:hAnsi="Arial" w:hint="default"/>
        <w:color w:val="EEECE1" w:themeColor="background2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ascii="Arial" w:hAnsi="Arial" w:hint="default"/>
        <w:color w:val="EEECE1" w:themeColor="background2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Arial" w:hAnsi="Arial" w:hint="default"/>
        <w:color w:val="EEECE1" w:themeColor="background2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Arial" w:hAnsi="Arial" w:hint="default"/>
        <w:color w:val="EEECE1" w:themeColor="background2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Arial" w:hAnsi="Arial" w:hint="default"/>
        <w:color w:val="EEECE1" w:themeColor="background2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="Arial" w:hAnsi="Arial" w:hint="default"/>
        <w:color w:val="EEECE1" w:themeColor="background2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Arial" w:hAnsi="Arial" w:hint="default"/>
        <w:color w:val="EEECE1" w:themeColor="background2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="Arial" w:hAnsi="Arial" w:hint="default"/>
        <w:color w:val="EEECE1" w:themeColor="background2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Arial" w:hAnsi="Arial" w:hint="default"/>
        <w:color w:val="EEECE1" w:themeColor="background2"/>
      </w:rPr>
    </w:lvl>
  </w:abstractNum>
  <w:abstractNum w:abstractNumId="24" w15:restartNumberingAfterBreak="0">
    <w:nsid w:val="277F60AB"/>
    <w:multiLevelType w:val="hybridMultilevel"/>
    <w:tmpl w:val="6BFACE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EC518A"/>
    <w:multiLevelType w:val="multilevel"/>
    <w:tmpl w:val="CF7C4252"/>
    <w:name w:val="colofon"/>
    <w:lvl w:ilvl="0">
      <w:start w:val="1"/>
      <w:numFmt w:val="decimal"/>
      <w:pStyle w:val="colofon-titel"/>
      <w:lvlText w:val="Colofon"/>
      <w:lvlJc w:val="left"/>
      <w:pPr>
        <w:ind w:left="360" w:hanging="360"/>
      </w:pPr>
      <w:rPr>
        <w:rFonts w:ascii="Palatino Linotype" w:hAnsi="Palatino Linotype"/>
        <w:caps w:val="0"/>
        <w:smallCaps w:val="0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BF10562"/>
    <w:multiLevelType w:val="hybridMultilevel"/>
    <w:tmpl w:val="E0AA8E1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9226C4"/>
    <w:multiLevelType w:val="multilevel"/>
    <w:tmpl w:val="D996D0CC"/>
    <w:lvl w:ilvl="0">
      <w:start w:val="1"/>
      <w:numFmt w:val="upperRoman"/>
      <w:lvlText w:val="%1."/>
      <w:lvlJc w:val="right"/>
      <w:pPr>
        <w:tabs>
          <w:tab w:val="num" w:pos="946"/>
        </w:tabs>
        <w:ind w:left="1004" w:hanging="284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173"/>
        </w:tabs>
        <w:ind w:left="663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decimal"/>
      <w:lvlText w:val="%3)"/>
      <w:lvlJc w:val="left"/>
      <w:pPr>
        <w:tabs>
          <w:tab w:val="num" w:pos="1400"/>
        </w:tabs>
        <w:ind w:left="890" w:hanging="228"/>
      </w:pPr>
      <w:rPr>
        <w:rFonts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1627"/>
        </w:tabs>
        <w:ind w:left="111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854"/>
        </w:tabs>
        <w:ind w:left="134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2081"/>
        </w:tabs>
        <w:ind w:left="157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2308"/>
        </w:tabs>
        <w:ind w:left="179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2535"/>
        </w:tabs>
        <w:ind w:left="202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bullet"/>
      <w:lvlText w:val="-"/>
      <w:lvlJc w:val="left"/>
      <w:pPr>
        <w:tabs>
          <w:tab w:val="num" w:pos="2762"/>
        </w:tabs>
        <w:ind w:left="2252" w:hanging="229"/>
      </w:pPr>
      <w:rPr>
        <w:rFonts w:ascii="Arial" w:hAnsi="Arial" w:hint="default"/>
        <w:b w:val="0"/>
        <w:i w:val="0"/>
        <w:color w:val="0070C0"/>
        <w:sz w:val="18"/>
      </w:rPr>
    </w:lvl>
  </w:abstractNum>
  <w:abstractNum w:abstractNumId="28" w15:restartNumberingAfterBreak="0">
    <w:nsid w:val="2CE516B8"/>
    <w:multiLevelType w:val="multilevel"/>
    <w:tmpl w:val="5D8C1EBC"/>
    <w:name w:val="Koppen222"/>
    <w:lvl w:ilvl="0">
      <w:start w:val="4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3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9" w15:restartNumberingAfterBreak="0">
    <w:nsid w:val="2EC8705C"/>
    <w:multiLevelType w:val="hybridMultilevel"/>
    <w:tmpl w:val="AAC4AB36"/>
    <w:lvl w:ilvl="0" w:tplc="1000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C24D12"/>
    <w:multiLevelType w:val="hybridMultilevel"/>
    <w:tmpl w:val="85F0F2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16AD5"/>
    <w:multiLevelType w:val="multilevel"/>
    <w:tmpl w:val="EC006144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eastAsia="Times New Roman" w:hAnsi="Arial" w:cs="Times New Roman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32" w15:restartNumberingAfterBreak="0">
    <w:nsid w:val="35D746FB"/>
    <w:multiLevelType w:val="hybridMultilevel"/>
    <w:tmpl w:val="8E9C75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10485F"/>
    <w:multiLevelType w:val="hybridMultilevel"/>
    <w:tmpl w:val="51A832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483812"/>
    <w:multiLevelType w:val="multilevel"/>
    <w:tmpl w:val="215AD2A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35" w15:restartNumberingAfterBreak="0">
    <w:nsid w:val="391A5D17"/>
    <w:multiLevelType w:val="multilevel"/>
    <w:tmpl w:val="3E0EFDD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E4610F"/>
        <w:spacing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ind w:left="4820" w:firstLine="0"/>
      </w:pPr>
      <w:rPr>
        <w:rFonts w:ascii="Arial" w:hAnsi="Arial" w:cs="Arial" w:hint="default"/>
        <w:b/>
        <w:i w:val="0"/>
        <w:color w:val="E4610F"/>
        <w:sz w:val="28"/>
        <w:u w:val="none" w:color="BE8314"/>
        <w:effect w:val="none"/>
      </w:rPr>
    </w:lvl>
    <w:lvl w:ilvl="2">
      <w:start w:val="1"/>
      <w:numFmt w:val="decimal"/>
      <w:pStyle w:val="kop3"/>
      <w:lvlText w:val="%1.%2.%3"/>
      <w:lvlJc w:val="left"/>
      <w:pPr>
        <w:ind w:left="0" w:hanging="2268"/>
      </w:pPr>
      <w:rPr>
        <w:rFonts w:ascii="Arial" w:hAnsi="Arial" w:cs="Arial" w:hint="default"/>
        <w:b w:val="0"/>
        <w:i w:val="0"/>
        <w:color w:val="E4610F"/>
        <w:sz w:val="24"/>
        <w:u w:val="none" w:color="BE8314"/>
      </w:rPr>
    </w:lvl>
    <w:lvl w:ilvl="3">
      <w:start w:val="1"/>
      <w:numFmt w:val="decimal"/>
      <w:pStyle w:val="kop4"/>
      <w:lvlText w:val="%1.%2.%3.%4"/>
      <w:lvlJc w:val="left"/>
      <w:pPr>
        <w:ind w:left="0" w:hanging="2268"/>
      </w:pPr>
      <w:rPr>
        <w:rFonts w:ascii="Times New Roman" w:hAnsi="Times New Roman" w:cs="Times New Roman" w:hint="default"/>
        <w:b w:val="0"/>
        <w:i w:val="0"/>
        <w:color w:val="BE8314"/>
        <w:sz w:val="24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4816"/>
        </w:tabs>
        <w:ind w:left="38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36"/>
        </w:tabs>
        <w:ind w:left="43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6"/>
        </w:tabs>
        <w:ind w:left="4816" w:hanging="1080"/>
      </w:pPr>
      <w:rPr>
        <w:rFonts w:hint="default"/>
      </w:rPr>
    </w:lvl>
    <w:lvl w:ilvl="7">
      <w:start w:val="1"/>
      <w:numFmt w:val="decimal"/>
      <w:lvlRestart w:val="1"/>
      <w:lvlText w:val="%1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Restart w:val="1"/>
      <w:lvlText w:val="%1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399F3E2C"/>
    <w:multiLevelType w:val="hybridMultilevel"/>
    <w:tmpl w:val="99945D28"/>
    <w:lvl w:ilvl="0" w:tplc="2000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ED05B9"/>
    <w:multiLevelType w:val="hybridMultilevel"/>
    <w:tmpl w:val="89F61AC8"/>
    <w:lvl w:ilvl="0" w:tplc="A86E27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FF66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3DFF1E68"/>
    <w:multiLevelType w:val="multilevel"/>
    <w:tmpl w:val="BD528B2E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39" w15:restartNumberingAfterBreak="0">
    <w:nsid w:val="3EE75EDB"/>
    <w:multiLevelType w:val="hybridMultilevel"/>
    <w:tmpl w:val="BF827B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420423"/>
    <w:multiLevelType w:val="hybridMultilevel"/>
    <w:tmpl w:val="CC380C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0C2EE7"/>
    <w:multiLevelType w:val="hybridMultilevel"/>
    <w:tmpl w:val="2C5AF9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B85B75"/>
    <w:multiLevelType w:val="hybridMultilevel"/>
    <w:tmpl w:val="586A6B38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BB0AFD"/>
    <w:multiLevelType w:val="singleLevel"/>
    <w:tmpl w:val="FB0E101E"/>
    <w:lvl w:ilvl="0">
      <w:start w:val="1"/>
      <w:numFmt w:val="decimal"/>
      <w:pStyle w:val="TableofFigures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/>
        <w:i w:val="0"/>
        <w:sz w:val="18"/>
      </w:rPr>
    </w:lvl>
  </w:abstractNum>
  <w:abstractNum w:abstractNumId="44" w15:restartNumberingAfterBreak="0">
    <w:nsid w:val="495F039A"/>
    <w:multiLevelType w:val="hybridMultilevel"/>
    <w:tmpl w:val="997480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DD4F2A"/>
    <w:multiLevelType w:val="hybridMultilevel"/>
    <w:tmpl w:val="60CAB062"/>
    <w:name w:val="Koppen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360" w:hanging="360"/>
      </w:pPr>
    </w:lvl>
    <w:lvl w:ilvl="2" w:tplc="0413001B" w:tentative="1">
      <w:start w:val="1"/>
      <w:numFmt w:val="lowerRoman"/>
      <w:lvlText w:val="%3."/>
      <w:lvlJc w:val="right"/>
      <w:pPr>
        <w:ind w:left="1080" w:hanging="180"/>
      </w:pPr>
    </w:lvl>
    <w:lvl w:ilvl="3" w:tplc="0413000F" w:tentative="1">
      <w:start w:val="1"/>
      <w:numFmt w:val="decimal"/>
      <w:lvlText w:val="%4."/>
      <w:lvlJc w:val="left"/>
      <w:pPr>
        <w:ind w:left="1800" w:hanging="360"/>
      </w:pPr>
    </w:lvl>
    <w:lvl w:ilvl="4" w:tplc="04130019" w:tentative="1">
      <w:start w:val="1"/>
      <w:numFmt w:val="lowerLetter"/>
      <w:lvlText w:val="%5."/>
      <w:lvlJc w:val="left"/>
      <w:pPr>
        <w:ind w:left="2520" w:hanging="360"/>
      </w:pPr>
    </w:lvl>
    <w:lvl w:ilvl="5" w:tplc="0413001B" w:tentative="1">
      <w:start w:val="1"/>
      <w:numFmt w:val="lowerRoman"/>
      <w:lvlText w:val="%6."/>
      <w:lvlJc w:val="right"/>
      <w:pPr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6" w15:restartNumberingAfterBreak="0">
    <w:nsid w:val="4CF05A80"/>
    <w:multiLevelType w:val="multilevel"/>
    <w:tmpl w:val="FECC8890"/>
    <w:name w:val="Annex"/>
    <w:lvl w:ilvl="0">
      <w:start w:val="1"/>
      <w:numFmt w:val="upperRoman"/>
      <w:pStyle w:val="Annex"/>
      <w:lvlText w:val="Annex %1"/>
      <w:lvlJc w:val="left"/>
      <w:pPr>
        <w:ind w:left="360" w:hanging="360"/>
      </w:pPr>
      <w:rPr>
        <w:rFonts w:ascii="Palatino Linotype" w:hAnsi="Palatino Linotype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5548789E"/>
    <w:multiLevelType w:val="hybridMultilevel"/>
    <w:tmpl w:val="4514835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77E5526"/>
    <w:multiLevelType w:val="multilevel"/>
    <w:tmpl w:val="3BD007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49" w15:restartNumberingAfterBreak="0">
    <w:nsid w:val="58D70535"/>
    <w:multiLevelType w:val="hybridMultilevel"/>
    <w:tmpl w:val="F0163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E56984"/>
    <w:multiLevelType w:val="hybridMultilevel"/>
    <w:tmpl w:val="933014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61AEB5F8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430A2A"/>
    <w:multiLevelType w:val="hybridMultilevel"/>
    <w:tmpl w:val="5824B4D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393733"/>
    <w:multiLevelType w:val="multilevel"/>
    <w:tmpl w:val="E3CCB480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"/>
      <w:lvlJc w:val="left"/>
      <w:pPr>
        <w:ind w:left="302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53" w15:restartNumberingAfterBreak="0">
    <w:nsid w:val="62385B94"/>
    <w:multiLevelType w:val="hybridMultilevel"/>
    <w:tmpl w:val="D37269BC"/>
    <w:lvl w:ilvl="0" w:tplc="9E709D8E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44D348A"/>
    <w:multiLevelType w:val="hybridMultilevel"/>
    <w:tmpl w:val="950219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B135BA"/>
    <w:multiLevelType w:val="hybridMultilevel"/>
    <w:tmpl w:val="8D4AFBA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E74664"/>
    <w:multiLevelType w:val="multilevel"/>
    <w:tmpl w:val="EC006144"/>
    <w:name w:val="Koppen2222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eastAsia="Times New Roman" w:hAnsi="Arial" w:cs="Times New Roman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57" w15:restartNumberingAfterBreak="0">
    <w:nsid w:val="68805155"/>
    <w:multiLevelType w:val="multilevel"/>
    <w:tmpl w:val="FBEE796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58" w15:restartNumberingAfterBreak="0">
    <w:nsid w:val="6DC03230"/>
    <w:multiLevelType w:val="multilevel"/>
    <w:tmpl w:val="AC0825EA"/>
    <w:numStyleLink w:val="ArcadisBulletOrange"/>
  </w:abstractNum>
  <w:abstractNum w:abstractNumId="59" w15:restartNumberingAfterBreak="0">
    <w:nsid w:val="6DCD201B"/>
    <w:multiLevelType w:val="hybridMultilevel"/>
    <w:tmpl w:val="C7C8F96A"/>
    <w:name w:val="Koppen222222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FD16B7D"/>
    <w:multiLevelType w:val="hybridMultilevel"/>
    <w:tmpl w:val="C85E39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C137E1"/>
    <w:multiLevelType w:val="hybridMultilevel"/>
    <w:tmpl w:val="D46CCD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2777EFD"/>
    <w:multiLevelType w:val="multilevel"/>
    <w:tmpl w:val="E544F24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3" w15:restartNumberingAfterBreak="0">
    <w:nsid w:val="72C837D7"/>
    <w:multiLevelType w:val="hybridMultilevel"/>
    <w:tmpl w:val="D00C13E2"/>
    <w:name w:val="Koppen22222"/>
    <w:lvl w:ilvl="0" w:tplc="CFB6F4D4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4C3A5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5E348A2"/>
    <w:multiLevelType w:val="multilevel"/>
    <w:tmpl w:val="2ACE99D8"/>
    <w:name w:val="bijlagelijst2"/>
    <w:lvl w:ilvl="0">
      <w:start w:val="5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78756B3A"/>
    <w:multiLevelType w:val="multilevel"/>
    <w:tmpl w:val="4170B8F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7" w15:restartNumberingAfterBreak="0">
    <w:nsid w:val="790165B7"/>
    <w:multiLevelType w:val="hybridMultilevel"/>
    <w:tmpl w:val="F104ABBC"/>
    <w:lvl w:ilvl="0" w:tplc="04130019">
      <w:start w:val="1"/>
      <w:numFmt w:val="lowerLetter"/>
      <w:lvlText w:val="%1."/>
      <w:lvlJc w:val="left"/>
      <w:pPr>
        <w:ind w:left="1800" w:hanging="360"/>
      </w:p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7D1D04BE"/>
    <w:multiLevelType w:val="hybridMultilevel"/>
    <w:tmpl w:val="2C5ADE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F81757"/>
    <w:multiLevelType w:val="hybridMultilevel"/>
    <w:tmpl w:val="55E23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985101">
    <w:abstractNumId w:val="35"/>
  </w:num>
  <w:num w:numId="2" w16cid:durableId="786698681">
    <w:abstractNumId w:val="15"/>
  </w:num>
  <w:num w:numId="3" w16cid:durableId="1164249331">
    <w:abstractNumId w:val="38"/>
  </w:num>
  <w:num w:numId="4" w16cid:durableId="1416781699">
    <w:abstractNumId w:val="43"/>
  </w:num>
  <w:num w:numId="5" w16cid:durableId="1263345447">
    <w:abstractNumId w:val="4"/>
  </w:num>
  <w:num w:numId="6" w16cid:durableId="651255588">
    <w:abstractNumId w:val="65"/>
  </w:num>
  <w:num w:numId="7" w16cid:durableId="364716866">
    <w:abstractNumId w:val="25"/>
  </w:num>
  <w:num w:numId="8" w16cid:durableId="1411586741">
    <w:abstractNumId w:val="46"/>
  </w:num>
  <w:num w:numId="9" w16cid:durableId="481236261">
    <w:abstractNumId w:val="19"/>
  </w:num>
  <w:num w:numId="10" w16cid:durableId="1719162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511539">
    <w:abstractNumId w:val="47"/>
  </w:num>
  <w:num w:numId="12" w16cid:durableId="1784769111">
    <w:abstractNumId w:val="53"/>
  </w:num>
  <w:num w:numId="13" w16cid:durableId="760179280">
    <w:abstractNumId w:val="27"/>
  </w:num>
  <w:num w:numId="14" w16cid:durableId="2065565093">
    <w:abstractNumId w:val="8"/>
  </w:num>
  <w:num w:numId="15" w16cid:durableId="2118597752">
    <w:abstractNumId w:val="56"/>
  </w:num>
  <w:num w:numId="16" w16cid:durableId="1632588799">
    <w:abstractNumId w:val="59"/>
  </w:num>
  <w:num w:numId="17" w16cid:durableId="1087729265">
    <w:abstractNumId w:val="67"/>
  </w:num>
  <w:num w:numId="18" w16cid:durableId="963657811">
    <w:abstractNumId w:val="29"/>
  </w:num>
  <w:num w:numId="19" w16cid:durableId="700010234">
    <w:abstractNumId w:val="2"/>
  </w:num>
  <w:num w:numId="20" w16cid:durableId="1032918864">
    <w:abstractNumId w:val="37"/>
  </w:num>
  <w:num w:numId="21" w16cid:durableId="421531824">
    <w:abstractNumId w:val="23"/>
  </w:num>
  <w:num w:numId="22" w16cid:durableId="884373195">
    <w:abstractNumId w:val="58"/>
  </w:num>
  <w:num w:numId="23" w16cid:durableId="1531064693">
    <w:abstractNumId w:val="12"/>
  </w:num>
  <w:num w:numId="24" w16cid:durableId="1567913065">
    <w:abstractNumId w:val="42"/>
  </w:num>
  <w:num w:numId="25" w16cid:durableId="1246839952">
    <w:abstractNumId w:val="34"/>
  </w:num>
  <w:num w:numId="26" w16cid:durableId="21975851">
    <w:abstractNumId w:val="62"/>
  </w:num>
  <w:num w:numId="27" w16cid:durableId="754479099">
    <w:abstractNumId w:val="38"/>
  </w:num>
  <w:num w:numId="28" w16cid:durableId="1062288857">
    <w:abstractNumId w:val="69"/>
  </w:num>
  <w:num w:numId="29" w16cid:durableId="635530633">
    <w:abstractNumId w:val="1"/>
  </w:num>
  <w:num w:numId="30" w16cid:durableId="831677770">
    <w:abstractNumId w:val="5"/>
  </w:num>
  <w:num w:numId="31" w16cid:durableId="1566643164">
    <w:abstractNumId w:val="35"/>
  </w:num>
  <w:num w:numId="32" w16cid:durableId="1636833445">
    <w:abstractNumId w:val="22"/>
  </w:num>
  <w:num w:numId="33" w16cid:durableId="69621701">
    <w:abstractNumId w:val="35"/>
  </w:num>
  <w:num w:numId="34" w16cid:durableId="249002443">
    <w:abstractNumId w:val="35"/>
  </w:num>
  <w:num w:numId="35" w16cid:durableId="786461720">
    <w:abstractNumId w:val="0"/>
  </w:num>
  <w:num w:numId="36" w16cid:durableId="1948347023">
    <w:abstractNumId w:val="35"/>
  </w:num>
  <w:num w:numId="37" w16cid:durableId="1525754612">
    <w:abstractNumId w:val="35"/>
  </w:num>
  <w:num w:numId="38" w16cid:durableId="656151707">
    <w:abstractNumId w:val="51"/>
  </w:num>
  <w:num w:numId="39" w16cid:durableId="303505176">
    <w:abstractNumId w:val="9"/>
  </w:num>
  <w:num w:numId="40" w16cid:durableId="351499349">
    <w:abstractNumId w:val="10"/>
  </w:num>
  <w:num w:numId="41" w16cid:durableId="825053431">
    <w:abstractNumId w:val="61"/>
  </w:num>
  <w:num w:numId="42" w16cid:durableId="1528642073">
    <w:abstractNumId w:val="40"/>
  </w:num>
  <w:num w:numId="43" w16cid:durableId="2066680597">
    <w:abstractNumId w:val="3"/>
  </w:num>
  <w:num w:numId="44" w16cid:durableId="220943104">
    <w:abstractNumId w:val="41"/>
  </w:num>
  <w:num w:numId="45" w16cid:durableId="1613586727">
    <w:abstractNumId w:val="57"/>
  </w:num>
  <w:num w:numId="46" w16cid:durableId="1419252291">
    <w:abstractNumId w:val="31"/>
  </w:num>
  <w:num w:numId="47" w16cid:durableId="1974867962">
    <w:abstractNumId w:val="68"/>
  </w:num>
  <w:num w:numId="48" w16cid:durableId="520583399">
    <w:abstractNumId w:val="65"/>
  </w:num>
  <w:num w:numId="49" w16cid:durableId="385103829">
    <w:abstractNumId w:val="65"/>
  </w:num>
  <w:num w:numId="50" w16cid:durableId="1757552410">
    <w:abstractNumId w:val="65"/>
  </w:num>
  <w:num w:numId="51" w16cid:durableId="72047327">
    <w:abstractNumId w:val="65"/>
  </w:num>
  <w:num w:numId="52" w16cid:durableId="686254711">
    <w:abstractNumId w:val="32"/>
  </w:num>
  <w:num w:numId="53" w16cid:durableId="1501508507">
    <w:abstractNumId w:val="52"/>
  </w:num>
  <w:num w:numId="54" w16cid:durableId="1589466476">
    <w:abstractNumId w:val="13"/>
  </w:num>
  <w:num w:numId="55" w16cid:durableId="8958926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96189311">
    <w:abstractNumId w:val="64"/>
  </w:num>
  <w:num w:numId="57" w16cid:durableId="1753119878">
    <w:abstractNumId w:val="49"/>
  </w:num>
  <w:num w:numId="58" w16cid:durableId="2108232596">
    <w:abstractNumId w:val="35"/>
  </w:num>
  <w:num w:numId="59" w16cid:durableId="1160658067">
    <w:abstractNumId w:val="35"/>
  </w:num>
  <w:num w:numId="60" w16cid:durableId="126823779">
    <w:abstractNumId w:val="26"/>
  </w:num>
  <w:num w:numId="61" w16cid:durableId="1954558112">
    <w:abstractNumId w:val="20"/>
  </w:num>
  <w:num w:numId="62" w16cid:durableId="355229613">
    <w:abstractNumId w:val="36"/>
  </w:num>
  <w:num w:numId="63" w16cid:durableId="1764496919">
    <w:abstractNumId w:val="16"/>
  </w:num>
  <w:num w:numId="64" w16cid:durableId="595205">
    <w:abstractNumId w:val="11"/>
  </w:num>
  <w:num w:numId="65" w16cid:durableId="111870934">
    <w:abstractNumId w:val="17"/>
  </w:num>
  <w:num w:numId="66" w16cid:durableId="1194927814">
    <w:abstractNumId w:val="50"/>
  </w:num>
  <w:num w:numId="67" w16cid:durableId="1290433981">
    <w:abstractNumId w:val="24"/>
  </w:num>
  <w:num w:numId="68" w16cid:durableId="1282147940">
    <w:abstractNumId w:val="39"/>
  </w:num>
  <w:num w:numId="69" w16cid:durableId="389041611">
    <w:abstractNumId w:val="33"/>
  </w:num>
  <w:num w:numId="70" w16cid:durableId="1342271332">
    <w:abstractNumId w:val="66"/>
  </w:num>
  <w:num w:numId="71" w16cid:durableId="735780601">
    <w:abstractNumId w:val="65"/>
  </w:num>
  <w:num w:numId="72" w16cid:durableId="1996716018">
    <w:abstractNumId w:val="30"/>
  </w:num>
  <w:num w:numId="73" w16cid:durableId="679746371">
    <w:abstractNumId w:val="54"/>
  </w:num>
  <w:num w:numId="74" w16cid:durableId="1063799564">
    <w:abstractNumId w:val="18"/>
  </w:num>
  <w:num w:numId="75" w16cid:durableId="334921633">
    <w:abstractNumId w:val="6"/>
  </w:num>
  <w:num w:numId="76" w16cid:durableId="562565303">
    <w:abstractNumId w:val="60"/>
  </w:num>
  <w:num w:numId="77" w16cid:durableId="443235334">
    <w:abstractNumId w:val="7"/>
  </w:num>
  <w:num w:numId="78" w16cid:durableId="1622682449">
    <w:abstractNumId w:val="38"/>
  </w:num>
  <w:num w:numId="79" w16cid:durableId="157039184">
    <w:abstractNumId w:val="48"/>
  </w:num>
  <w:num w:numId="80" w16cid:durableId="105850103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copyright" w:val="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"/>
    <w:docVar w:name="afzendgegevens" w:val="ARCADIS NEDERLAND BV_x000d_Het Rietveld 59a_x000d_Postbus 673_x000d_7300 AR Apeldoorn_x000d_Tel 055 5815 999_x000d_Fax 055 5815 599_x000d_www.arcadis.nl_x000d_Handelsregister 09036504"/>
    <w:docVar w:name="Carma DocSys~CanReopen" w:val="1"/>
    <w:docVar w:name="Carma DocSys~XML" w:val="&lt;?xml version=&quot;1.0&quot;?&gt;_x000d__x000a_&lt;data customer=&quot;arcadis&quot; profile=&quot;arcadis&quot; model=&quot;documenten/ds-rapport-simpel.xml&quot; country-code=&quot;31&quot; target=&quot;Microsoft Word&quot; target-version=&quot;14.0&quot; target-build=&quot;14.0.7121&quot; engine-version=&quot;2.8.6&quot; lastuser-initials=&quot;SMvd(&quot; lastuser-name=&quot;Sluys M. van der (Mark)&quot; existing=&quot;C%3A%5CUsers%5Csluysm%5CDesktop%5C3%2040%20model%20aanbestedingsleidraad%20(040414mv)%20_MvdS%20(2).docx#Document&quot;&gt;&lt;ds-rapport-simpel template=&quot;documenten/ds-rapport-simpel.dotm&quot; id=&quot;9a7ff4ef23134d2a8b285850bf10c63b&quot; version=&quot;1.0&quot; lcid=&quot;1043&quot;&gt;&lt;PAPER first=&quot;rapport&quot; other=&quot;blanco&quot; when-logo-present=&quot;blanco&quot; logo-names=&quot;logofax,logofirst,logofooter,logoother,logoreport,logoresume&quot;/&gt;&lt;version_xml value=&quot;1.2-2011-08-24&quot;/&gt;&lt;ondertekenaar-item value=&quot;1&quot; formatted-value=&quot;Mark van der Sluys&quot;&gt;&lt;afzender taal=&quot;1043&quot; aanhef=&quot;2&quot; groetregel=&quot;1&quot; name=&quot;Mark van der Sluys&quot; afdeling=&quot;33&quot; gender=&quot;M&quot; country-id=&quot;NLD&quot; country-code=&quot;31&quot; loginname=&quot;sluysm&quot; initialen=&quot;M.&quot; voornaam=&quot;Mark&quot; tussenvoegsel=&quot;van der&quot; achternaam=&quot;Sluys&quot; telefoon=&quot;+31 627060804&quot; fax=&quot;&quot; mobiel=&quot;+31 627060804&quot; email=&quot;mark.vandersluys@arcadis.nl&quot; title-before=&quot;Ir. ing.&quot; title-after=&quot;&quot;&gt;&lt;taal id=&quot;1043&quot; functie=&quot;Specialist milieu&quot;/&gt;&lt;taal id=&quot;2057&quot; functie=&quot;Specialist milieu&quot;/&gt;&lt;taal id=&quot;1031&quot; functie=&quot;Specialist milieu&quot;/&gt;&lt;taal id=&quot;1036&quot; functie=&quot;Specialist milieu&quot;/&gt;&lt;taal id=&quot;1034&quot; functie=&quot;Specialist milieu&quot;/&gt;&lt;/afzender&gt;_x000d__x000a__x0009__x0009_&lt;/ondertekenaar-item&gt;&lt;afdeling-item value=&quot;33&quot; formatted-value=&quot;Divisie M&amp;amp;R Apeldoorn&quot;&gt;&lt;afdeling name=&quot;Divisie M&amp;amp;R Apeldoorn&quot; bedrijfsonderdeel=&quot;9&quot; certlogo1=&quot;5&quot; certlogo2=&quot;9&quot; country-id=&quot;NLD&quot; country-code=&quot;31&quot; code=&quot;MRAP&quot;&gt;_x000d__x000a__x0009__x0009__x0009__x0009_&lt;taal id=&quot;1043&quot; naam=&quot;DIVISIE MILIEU &amp;amp; RUIMTE&quot; bezoekadres=&quot;Het Rietveld 59a\n7321 CT Apeldoorn&quot; postadres=&quot;Postbus 673\n7300 AR Apeldoorn&quot; land=&quot;Nederland&quot; telefoon=&quot;055 5815 999&quot; telefax=&quot;055 5815 599&quot; internet=&quot;www.arcadis.nl&quot;/&gt;_x000d__x000a__x0009__x0009__x0009__x0009_&lt;taal id=&quot;1031&quot; naam=&quot;ABTEILUNG UMWELT&quot; bezoekadres=&quot;Het Rietveld 59a\n7321 CT Apeldoorn\n&quot; postadres=&quot;Postfach 673\n7300 AR Apeldoorn\n&quot; land=&quot;Die Niederlande&quot; telefoon=&quot;+31 55 5815 999&quot; telefax=&quot;+31 55 5815 599&quot; internet=&quot;www.arcadis.nl&quot;/&gt;_x000d__x000a__x0009__x0009__x0009__x0009_&lt;taal id=&quot;1034&quot; naam=&quot;ENVIRONMENT DIVISION&quot; bezoekadres=&quot;Het Rietveld 59a\n7321 CT Apeldoorn\n&quot; postadres=&quot;P.O. Box 673\n7300 AR Apeldoorn\n&quot; land=&quot;Países Bajos&quot; telefoon=&quot;+31 55 5815 999&quot; telefax=&quot;+31 55 5815 599&quot; internet=&quot;www.arcadis.nl&quot;/&gt;_x000d__x000a__x0009__x0009__x0009__x0009_&lt;taal id=&quot;1036&quot; naam=&quot;ENVIRONMENT DIVISION&quot; bezoekadres=&quot;Het Rietveld 59a\n7321 CT Apeldoorn\n&quot; postadres=&quot;P.O. Box 673\n7300 AR Apeldoorn\n&quot; land=&quot;Les Pays-Bas&quot; telefoon=&quot;+31 55 5815 999&quot; telefax=&quot;+31 55 5815 599&quot; internet=&quot;www.arcadis.nl&quot;/&gt;_x000d__x000a__x0009__x0009__x0009__x0009_&lt;taal id=&quot;2057&quot; naam=&quot;ENVIRONMENT DIVISION&quot; bezoekadres=&quot;Het Rietveld 59a\n7321 CT Apeldoorn\n&quot; postadres=&quot;P.O. Box 673\n7300 AR Apeldoorn\n&quot; land=&quot;The Netherlands&quot; telefoon=&quot;+31 55 5815 999&quot; telefax=&quot;+31 55 5815 599&quot; internet=&quot;www.arcadis.nl&quot;/&gt;_x000d__x000a__x0009__x0009__x0009_&lt;/afdeling&gt;_x000d__x000a__x0009__x0009_&lt;/afdeling-item&gt;&lt;bedrijfsonderdeel-item value=&quot;9&quot; formatted-value=&quot;ARCADIS Nederland BV&quot;&gt;&lt;bedrijfsonderdeel name=&quot;ARCADIS Nederland BV&quot; logo=&quot;1&quot; internet=&quot;www.arcadis.nl&quot;&gt;_x000d__x000a__x0009__x0009__x0009__x0009_&lt;taal id=&quot;1034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6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43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Handelsregister&quot; kvknr=&quot;09036504&quot; btwnr=&quot;NL 00.18.30.041.B.01&quot; extra=&quot;ARCADIS NEDERLAND BV&quot; legal=&quot;Postrekening 81.73.71&quot;/&gt;_x000d__x000a__x0009__x0009__x0009__x0009_&lt;taal id=&quot;2057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1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NL-Handelsregister&quot; kvknr=&quot;09036504&quot; btwnr=&quot;NL 00.18.30.041.B.01&quot; extra=&quot;ARCADIS NEDERLAND BV&quot; legal=&quot;Postrekening 81.73.71&quot;/&gt;_x000d__x000a__x0009__x0009__x0009__x0009_&lt;ntgroups/&gt;_x000d__x000a__x0009__x0009__x0009_&lt;/bedrijfsonderdeel&gt;_x000d__x000a__x0009__x0009_&lt;/bedrijfsonderdeel-item&gt;&lt;logogroup-item value=&quot;1&quot; formatted-value=&quot;Arcadis logo's&quot;&gt;&lt;logogroup name=&quot;Arcadis logo's&quot;&gt;_x000d__x000a__x0009__x0009__x0009__x0009_&lt;logo name=&quot;ARCADIS - zwartwit - volg&quot; id=&quot;3&quot; button=&quot;bwlogo&quot; image=&quot;logoother&quot;/&gt;_x000d__x000a__x0009__x0009__x0009__x0009_&lt;logo name=&quot;ARCADIS - zwartwit - CV&quot; id=&quot;23&quot; button=&quot;bwlogo&quot; image=&quot;logoresume&quot;/&gt;_x000d__x000a__x0009__x0009__x0009__x0009_&lt;logo name=&quot;ARCADIS - kleur - CV&quot; id=&quot;25&quot; button=&quot;cologo&quot; image=&quot;logoresume&quot;/&gt;_x000d__x000a__x0009__x0009__x0009__x0009_&lt;logo name=&quot;ARCADIS - kleur - fax&quot; id=&quot;26&quot; button=&quot;cologo&quot; image=&quot;logofax&quot;/&gt;_x000d__x000a__x0009__x0009__x0009__x0009_&lt;logo name=&quot;ARCADIS - kleur - voet&quot; id=&quot;28&quot; button=&quot;cologo&quot; image=&quot;logofooter&quot;/&gt;_x000d__x000a__x0009__x0009__x0009__x0009_&lt;logo name=&quot;ARCADIS - kleur - volgpagina&quot; id=&quot;29&quot; button=&quot;cologo&quot; image=&quot;logoother&quot;/&gt;_x000d__x000a__x0009__x0009__x0009__x0009_&lt;logo name=&quot;ARCADIS - zwartwit - voet&quot; id=&quot;34&quot; button=&quot;bwlogo&quot; image=&quot;logofooter&quot;/&gt;_x000d__x000a__x0009__x0009__x0009__x0009_&lt;logo name=&quot;ARCADIS - kleur - rapport&quot; id=&quot;39&quot; button=&quot;cologo&quot; image=&quot;logoreport&quot;/&gt;_x000d__x000a__x0009__x0009__x0009__x0009_&lt;logo name=&quot;ARCADIS - kleur - voorpagina&quot; id=&quot;42&quot; button=&quot;cologo&quot; image=&quot;logofirst&quot;/&gt;_x000d__x000a__x0009__x0009__x0009__x0009_&lt;logo name=&quot;ARCADIS - zwartwit - fax&quot; id=&quot;44&quot; button=&quot;bwlogo&quot; image=&quot;logofax&quot;/&gt;_x000d__x000a__x0009__x0009__x0009__x0009_&lt;logo name=&quot;ARCADIS - zwartwit - rapport&quot; id=&quot;45&quot; button=&quot;bwlogo&quot; image=&quot;logoreport&quot;/&gt;_x000d__x000a__x0009__x0009__x0009__x0009_&lt;logo name=&quot;ARCADIS - zwartwit - voor&quot; id=&quot;48&quot; button=&quot;bwlogo&quot; image=&quot;logofirst&quot;/&gt;_x000d__x000a__x0009__x0009__x0009_&lt;/logogroup&gt;_x000d__x000a__x0009__x0009_&lt;/logogroup-item&gt;&lt;bwresume-item value=&quot;23&quot; formatted-value=&quot;ARCADIS - zwartwit - CV&quot;&gt;&lt;logo name=&quot;ARCADIS - zwartwit - CV&quot; reference=&quot;1&quot; button=&quot;bwlogo&quot; image=&quot;logoresume&quot; path=&quot;[ProfileUrl]folders/logos-arcadis/arcadis-kleur.jpg&quot;&gt;_x000d__x000a__x0009__x0009__x0009__x0009_&lt;coordinates id=&quot;A4&quot; left=&quot;1536&quot; top=&quot;148&quot; width=&quot;302&quot; height=&quot;74&quot; landscape-left=&quot;1536&quot; landscape-top=&quot;148&quot; landscape-width=&quot;302&quot; landscape-height=&quot;74&quot;/&gt;_x000d__x000a__x0009__x0009__x0009_&lt;/logo&gt;_x000d__x000a__x0009__x0009_&lt;/bwresume-item&gt;&lt;bwfax-item value=&quot;44&quot; formatted-value=&quot;ARCADIS - zwartwit - fax&quot;&gt;&lt;logo name=&quot;ARCADIS - zwartwit - fax&quot; reference=&quot;1&quot; button=&quot;bw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ax-item&gt;&lt;bwfirst-item value=&quot;48&quot; formatted-value=&quot;ARCADIS - zwartwit - voor&quot;&gt;&lt;logo name=&quot;ARCADIS - zwartwit - voor&quot; reference=&quot;1&quot; button=&quot;bwlogo&quot; image=&quot;logofirst&quot; path=&quot;[ProfileUrl]folders/logos-arcadis/arcadis-grys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irst-item&gt;&lt;bwother-item value=&quot;3&quot; formatted-value=&quot;ARCADIS - zwartwit - volg&quot;&gt;&lt;logo name=&quot;ARCADIS - zwartwit - volg&quot; reference=&quot;1&quot; button=&quot;bw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bwother-item&gt;&lt;bwreport-item value=&quot;45&quot; formatted-value=&quot;ARCADIS - zwartwit - rapport&quot;&gt;&lt;logo name=&quot;ARCADIS - zwartwit - rapport&quot; reference=&quot;1&quot; button=&quot;bwlogo&quot; image=&quot;logoreport&quot; path=&quot;[ProfileUrl]folders/logos-arcadis/arcadis-logo-blue.png&quot;&gt;_x000d__x000a__x0009__x0009__x0009__x0009_&lt;coordinates id=&quot;A4&quot; left=&quot;247&quot; top=&quot;206&quot; width=&quot;517&quot; height=&quot;149&quot; landscape-left=&quot;340&quot; landscape-top=&quot;206&quot; landscape-width=&quot;517&quot; landscape-height=&quot;149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bwreport-item&gt;&lt;bwfooter-item value=&quot;34&quot; formatted-value=&quot;ARCADIS - zwartwit - voet&quot;&gt;&lt;logo name=&quot;ARCADIS - zwartwit - voet&quot; reference=&quot;1&quot; button=&quot;bwlogo&quot; image=&quot;logofooter&quot; path=&quot;[ProfileUrl]folders/logos-arcadis/arcadis-tagline-bw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bwfooter-item&gt;&lt;coresume-item value=&quot;25&quot; formatted-value=&quot;ARCADIS - kleur - CV&quot;&gt;&lt;logo name=&quot;ARCADIS - kleur - CV&quot; reference=&quot;1&quot; button=&quot;cologo&quot; image=&quot;logoresume&quot; path=&quot;[ProfileUrl]folders/logos-arcadis/arcadis-kleur.jpg&quot;&gt;_x000d__x000a__x0009__x0009__x0009__x0009_&lt;coordinates id=&quot;A4&quot; left=&quot;1536&quot; top=&quot;148&quot; width=&quot;302&quot; height=&quot;88&quot; landscape-left=&quot;1536&quot; landscape-top=&quot;148&quot; landscape-width=&quot;302&quot; landscape-height=&quot;88&quot;/&gt;_x000d__x000a__x0009__x0009__x0009_&lt;/logo&gt;_x000d__x000a__x0009__x0009_&lt;/coresume-item&gt;&lt;cofax-item value=&quot;26&quot; formatted-value=&quot;ARCADIS - kleur - fax&quot;&gt;&lt;logo name=&quot;ARCADIS - kleur - fax&quot; reference=&quot;1&quot; button=&quot;co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ax-item&gt;&lt;cofirst-item value=&quot;42&quot; formatted-value=&quot;ARCADIS - kleur - voorpagina&quot;&gt;&lt;logo name=&quot;ARCADIS - kleur - voorpagina&quot; reference=&quot;1&quot; button=&quot;cologo&quot; image=&quot;logofirst&quot; path=&quot;[ProfileUrl]folders/logos-arcadis/arcadis-kleur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irst-item&gt;&lt;coother-item value=&quot;29&quot; formatted-value=&quot;ARCADIS - kleur - volgpagina&quot;&gt;&lt;logo name=&quot;ARCADIS - kleur - volgpagina&quot; reference=&quot;1&quot; button=&quot;co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coother-item&gt;&lt;coreport-item value=&quot;39&quot; formatted-value=&quot;ARCADIS - kleur - rapport&quot;&gt;&lt;logo name=&quot;ARCADIS - kleur - rapport&quot; reference=&quot;1&quot; button=&quot;cologo&quot; image=&quot;logoreport&quot; path=&quot;[ProfileUrl]folders/logos-arcadis/arcadis-logo-blue.png&quot;&gt;_x000d__x000a__x0009__x0009__x0009__x0009_&lt;coordinates id=&quot;A4&quot; left=&quot;300&quot; top=&quot;2645&quot; width=&quot;517&quot; height=&quot;108&quot; landscape-left=&quot;340&quot; landscape-top=&quot;1865&quot; landscape-width=&quot;517&quot; landscape-height=&quot;108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coreport-item&gt;&lt;cofooter-item value=&quot;28&quot; formatted-value=&quot;ARCADIS - kleur - voet&quot;&gt;&lt;logo name=&quot;ARCADIS - kleur - voet&quot; reference=&quot;1&quot; button=&quot;cologo&quot; image=&quot;logofooter&quot; path=&quot;[ProfileUrl]folders/logos-arcadis/arcadis-tagline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cofooter-item&gt;&lt;bwresume formatted-value=&quot;[ProfileUrl]folders/logos-arcadis/arcadis-kleur.jpg;logoresume;1536,148,302,74,1536,148,302,74&quot;/&gt;&lt;bwfax formatted-value=&quot;[ProfileUrl]folders/logos-arcadis/arcadis-fax.jpg;logofax;247,206,517,149,247,206,517,149&quot;/&gt;&lt;bwfirst formatted-value=&quot;[ProfileUrl]folders/logos-arcadis/arcadis-grys.jpg;logofirst;247,206,517,152,247,206,517,152&quot;/&gt;&lt;bwother formatted-value=&quot;[ProfileUrl]folders/logos-arcadis/arcadis-other.png;logoother;251,260,170,39,251,260,170,39&quot;/&gt;&lt;bwreport formatted-value=&quot;[ProfileUrl]folders/logos-arcadis/arcadis-logo-blue.png;logoreport;247,206,517,149,340,206,517,149&quot;/&gt;&lt;bwfooter formatted-value=&quot;[ProfileUrl]folders/logos-arcadis/arcadis-tagline-bw.png;logofooter;250,2759,310,45,250,1889,310,45&quot;/&gt;&lt;coresume formatted-value=&quot;[ProfileUrl]folders/logos-arcadis/arcadis-kleur.jpg;logoresume;1536,148,302,88,1536,148,302,88&quot;/&gt;&lt;cofax formatted-value=&quot;[ProfileUrl]folders/logos-arcadis/arcadis-fax.jpg;logofax;247,206,517,149,247,206,517,149&quot;/&gt;&lt;cofirst formatted-value=&quot;[ProfileUrl]folders/logos-arcadis/arcadis-kleur.jpg;logofirst;247,206,517,152,247,206,517,152&quot;/&gt;&lt;coother formatted-value=&quot;[ProfileUrl]folders/logos-arcadis/arcadis-other.png;logoother;251,260,170,39,251,260,170,39&quot;/&gt;&lt;coreport formatted-value=&quot;[ProfileUrl]folders/logos-arcadis/arcadis-logo-blue.png;logoreport;300,2645,517,108,340,1865,517,108&quot;/&gt;&lt;cofooter formatted-value=&quot;[ProfileUrl]folders/logos-arcadis/arcadis-tagline.png;logofooter;250,2759,310,45,250,1889,310,45&quot;/&gt;&lt;formaat value=&quot;A4&quot;/&gt;&lt;bezoekadres value=&quot;Het Rietveld 59a\n7321 CT Apeldoorn&quot; formatted-value=&quot;Het Rietveld 59a\n7321 CT Apeldoorn&quot;/&gt;&lt;postadres value=&quot;Postbus 673\n7300 AR Apeldoorn&quot; formatted-value=&quot;Postbus 673\n7300 AR Apeldoorn&quot;/&gt;&lt;bedrijfsnaam value=&quot;ARCADIS Nederland BV&quot; formatted-value=&quot;ARCADIS Nederland BV&quot;/&gt;&lt;afdeling value=&quot;DIVISIE MILIEU &amp;amp; RUIMTE&quot; formatted-value=&quot;DIVISIE MILIEU &amp;amp; RUIMTE&quot;/&gt;&lt;kvknr value=&quot;09036504&quot; formatted-value=&quot;09036504&quot;/&gt;&lt;telefoon value=&quot;055 5815 999&quot; formatted-value=&quot;055 5815 999&quot;/&gt;&lt;telefax value=&quot;055 5815 599&quot; formatted-value=&quot;055 5815 599&quot;/&gt;&lt;opgestelddoor formatted-value=&quot;ir. ing. M. van der Sluys&quot;/&gt;&lt;afzendgegevens formatted-value=&quot;ARCADIS NEDERLAND BV\nHet Rietveld 59a\nPostbus 673\n7300 AR Apeldoorn\nTel 055 5815 999\nFax 055 5815 599\nwww.arcadis.nl\nHandelsregister 09036504&quot;/&gt;&lt;internet formatted-value=&quot;www.arcadis.nl&quot;/&gt;&lt;auteur1 formatted-value=&quot;ir. ing. M. van der Sluys&quot;/&gt;&lt;titel value=&quot;AANBESTEDINGSLEIDRAAD PROJECTNAAM&quot; formatted-value=&quot;AANBESTEDINGSLEIDRAAD PROJECTNAAM&quot; format-disabled=&quot;true&quot;/&gt;&lt;opdrachtgever value=&quot;NAAM OPDRACHTGEVER&quot; formatted-value=&quot;NAAM OPDRACHTGEVER&quot; format-disabled=&quot;true&quot;/&gt;&lt;datum value=&quot;2014-04-24T00:00:00&quot; formatted-value=&quot;24 april 2014&quot;/&gt;&lt;status value=&quot;0&quot; formatted-value=&quot;&quot;/&gt;&lt;statusvoor formatted-value=&quot;&quot;/&gt;&lt;statusvolg formatted-value=&quot;&quot;/&gt;&lt;chkcolofon value=&quot;0&quot;/&gt;&lt;colofontitel formatted-value=&quot;AANBESTEDINGSLEIDRAAD PROJECTNAAM&quot;/&gt;&lt;colofonsubtitel formatted-value=&quot;&quot;/&gt;&lt;auteur2/&gt;&lt;auteur3/&gt;&lt;auteur4/&gt;&lt;gecontroleerddoor/&gt;&lt;vrijgegevendoor/&gt;&lt;formeel value=&quot;1&quot; formatted-value=&quot;Formeel&quot;/&gt;&lt;cdpsoort value=&quot;Rapport&quot; formatted-value=&quot;Rapport&quot;/&gt;&lt;cdptitel formatted-value=&quot;AANBESTEDINGSLEIDRAAD PROJECTNAAM&quot;/&gt;&lt;cdpsubject1 formatted-value=&quot;AANBESTEDINGSLEIDRAAD PROJECTNAAM&quot;/&gt;&lt;cdpsubject2 formatted-value=&quot;&quot;/&gt;&lt;cdprapporttitel1 formatted-value=&quot;AANBESTEDINGSLEIDRAAD PROJECTNAAM&quot;/&gt;&lt;cdprapporttitel2 formatted-value=&quot;&quot;/&gt;&lt;cdpprojectdefinitie output-value=&quot;&quot;/&gt;&lt;wbs output-value=&quot;&quot;/&gt;&lt;cdpwbs formatted-value=&quot;.&quot;/&gt;&lt;cdpaddress1 formatted-value=&quot;NAAM OPDRACHTGEVER&quot;/&gt;&lt;cdpaddress2 formatted-value=&quot;NAAM OPDRACHTGEVER&quot;/&gt;&lt;temp formatted-value=&quot;Vul de extra colofongegevens in op het tabblad 'Colofongegevens'.&quot;/&gt;&lt;doctype value=&quot;1043&quot; formatted-value=&quot;1043&quot;/&gt;&lt;_company value=&quot;ARCADIS&quot; formatted-value=&quot;ARCADIS&quot;/&gt;&lt;_pagina value=&quot;Pagina&quot; formatted-value=&quot;Pagina&quot;/&gt;&lt;_inhoud value=&quot;Inhoud&quot; formatted-value=&quot;Inhoud&quot;/&gt;&lt;_samenvatting value=&quot;Samenvatting&quot; formatted-value=&quot;Samenvatting&quot;/&gt;&lt;_opdrachtgever value=&quot;Opdrachtgever:&quot; formatted-value=&quot;Opdrachtgever:&quot;/&gt;&lt;_status value=&quot;Status:&quot; formatted-value=&quot;Status:&quot;/&gt;&lt;_auteur value=&quot;Auteur:&quot; formatted-value=&quot;Auteur:&quot;/&gt;&lt;_gecontroleerddoor value=&quot;Gecontroleerd door:&quot; formatted-value=&quot;Gecontroleerd door:&quot;/&gt;&lt;_vrijgegevendoor value=&quot;Vrijgegeven door:&quot; formatted-value=&quot;Vrijgegeven door:&quot;/&gt;&lt;_copyright 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 formatted-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/&gt;&lt;_handelsregister value=&quot;Handelsregister&quot; formatted-value=&quot;Handelsregister&quot;/&gt;&lt;_internepagina value=&quot;Interne certificeringspagina&quot; formatted-value=&quot;Interne certificeringspagina&quot;/&gt;&lt;isprotected formatted-value=&quot;&quot;/&gt;&lt;/ds-rapport-simpel&gt;&lt;/data&gt;_x000d__x000a_"/>
    <w:docVar w:name="OCMC_Guid" w:val="23b2a8c9-fb73-48c1-933e-981e81d89505"/>
  </w:docVars>
  <w:rsids>
    <w:rsidRoot w:val="00272E3D"/>
    <w:rsid w:val="0000024B"/>
    <w:rsid w:val="00000AF0"/>
    <w:rsid w:val="00000FEA"/>
    <w:rsid w:val="000018F5"/>
    <w:rsid w:val="00001A7D"/>
    <w:rsid w:val="000020CA"/>
    <w:rsid w:val="00002529"/>
    <w:rsid w:val="00002A43"/>
    <w:rsid w:val="00003A9E"/>
    <w:rsid w:val="00003B1F"/>
    <w:rsid w:val="00004B27"/>
    <w:rsid w:val="00005B69"/>
    <w:rsid w:val="00005D92"/>
    <w:rsid w:val="0000647C"/>
    <w:rsid w:val="000075ED"/>
    <w:rsid w:val="00007D1A"/>
    <w:rsid w:val="00007F79"/>
    <w:rsid w:val="00010099"/>
    <w:rsid w:val="00010612"/>
    <w:rsid w:val="00010885"/>
    <w:rsid w:val="00010C46"/>
    <w:rsid w:val="00010F20"/>
    <w:rsid w:val="0001116F"/>
    <w:rsid w:val="00011E6E"/>
    <w:rsid w:val="00011FBE"/>
    <w:rsid w:val="00012A01"/>
    <w:rsid w:val="00012A08"/>
    <w:rsid w:val="00012CC6"/>
    <w:rsid w:val="000134F8"/>
    <w:rsid w:val="00013A61"/>
    <w:rsid w:val="0001496D"/>
    <w:rsid w:val="00014AAA"/>
    <w:rsid w:val="000155C4"/>
    <w:rsid w:val="00015E4B"/>
    <w:rsid w:val="00015F7B"/>
    <w:rsid w:val="00016716"/>
    <w:rsid w:val="00016DAE"/>
    <w:rsid w:val="00017282"/>
    <w:rsid w:val="000175B1"/>
    <w:rsid w:val="00017FB2"/>
    <w:rsid w:val="0002066A"/>
    <w:rsid w:val="000207B3"/>
    <w:rsid w:val="000209DC"/>
    <w:rsid w:val="00021214"/>
    <w:rsid w:val="0002161D"/>
    <w:rsid w:val="000216B5"/>
    <w:rsid w:val="000220ED"/>
    <w:rsid w:val="00022605"/>
    <w:rsid w:val="00022D71"/>
    <w:rsid w:val="00022E93"/>
    <w:rsid w:val="00022EEA"/>
    <w:rsid w:val="00023272"/>
    <w:rsid w:val="0002353F"/>
    <w:rsid w:val="0002406B"/>
    <w:rsid w:val="000245E1"/>
    <w:rsid w:val="0002465C"/>
    <w:rsid w:val="00025631"/>
    <w:rsid w:val="00026A50"/>
    <w:rsid w:val="00027485"/>
    <w:rsid w:val="000279AD"/>
    <w:rsid w:val="00027E3D"/>
    <w:rsid w:val="000304EB"/>
    <w:rsid w:val="00030E8C"/>
    <w:rsid w:val="00031025"/>
    <w:rsid w:val="00031118"/>
    <w:rsid w:val="00031E6D"/>
    <w:rsid w:val="00033994"/>
    <w:rsid w:val="0003399B"/>
    <w:rsid w:val="00033B0B"/>
    <w:rsid w:val="00033EDD"/>
    <w:rsid w:val="00034953"/>
    <w:rsid w:val="00034A77"/>
    <w:rsid w:val="00036C32"/>
    <w:rsid w:val="00036ED4"/>
    <w:rsid w:val="0004013D"/>
    <w:rsid w:val="0004086F"/>
    <w:rsid w:val="00040FD3"/>
    <w:rsid w:val="0004113B"/>
    <w:rsid w:val="000415E9"/>
    <w:rsid w:val="0004160B"/>
    <w:rsid w:val="000417A5"/>
    <w:rsid w:val="00041E6C"/>
    <w:rsid w:val="000420D4"/>
    <w:rsid w:val="000426A7"/>
    <w:rsid w:val="00042C84"/>
    <w:rsid w:val="00043EBA"/>
    <w:rsid w:val="00045BFF"/>
    <w:rsid w:val="00045E14"/>
    <w:rsid w:val="0004632E"/>
    <w:rsid w:val="000478CC"/>
    <w:rsid w:val="00047D10"/>
    <w:rsid w:val="00050F71"/>
    <w:rsid w:val="0005111F"/>
    <w:rsid w:val="0005148A"/>
    <w:rsid w:val="000526D0"/>
    <w:rsid w:val="00052729"/>
    <w:rsid w:val="00053099"/>
    <w:rsid w:val="000532B4"/>
    <w:rsid w:val="000532C7"/>
    <w:rsid w:val="000539F5"/>
    <w:rsid w:val="000542F3"/>
    <w:rsid w:val="00054AFE"/>
    <w:rsid w:val="00055658"/>
    <w:rsid w:val="00055DD5"/>
    <w:rsid w:val="000563EA"/>
    <w:rsid w:val="00056582"/>
    <w:rsid w:val="0005687E"/>
    <w:rsid w:val="000569BC"/>
    <w:rsid w:val="00056B33"/>
    <w:rsid w:val="00056D0B"/>
    <w:rsid w:val="0005758E"/>
    <w:rsid w:val="0005796C"/>
    <w:rsid w:val="00060E43"/>
    <w:rsid w:val="0006117E"/>
    <w:rsid w:val="000612D1"/>
    <w:rsid w:val="000617C2"/>
    <w:rsid w:val="00061915"/>
    <w:rsid w:val="00061CBD"/>
    <w:rsid w:val="00062163"/>
    <w:rsid w:val="000623FD"/>
    <w:rsid w:val="00062696"/>
    <w:rsid w:val="0006284A"/>
    <w:rsid w:val="00062D91"/>
    <w:rsid w:val="00063061"/>
    <w:rsid w:val="0006346F"/>
    <w:rsid w:val="00063FE8"/>
    <w:rsid w:val="000655D5"/>
    <w:rsid w:val="000656A3"/>
    <w:rsid w:val="0006603B"/>
    <w:rsid w:val="00066350"/>
    <w:rsid w:val="000668EA"/>
    <w:rsid w:val="00066F95"/>
    <w:rsid w:val="000678C3"/>
    <w:rsid w:val="00067999"/>
    <w:rsid w:val="0007036E"/>
    <w:rsid w:val="000704EF"/>
    <w:rsid w:val="0007074F"/>
    <w:rsid w:val="00071204"/>
    <w:rsid w:val="00071826"/>
    <w:rsid w:val="00072101"/>
    <w:rsid w:val="0007284B"/>
    <w:rsid w:val="00072B4B"/>
    <w:rsid w:val="0007349E"/>
    <w:rsid w:val="000742CC"/>
    <w:rsid w:val="0007434E"/>
    <w:rsid w:val="00074390"/>
    <w:rsid w:val="00074437"/>
    <w:rsid w:val="000748B2"/>
    <w:rsid w:val="00074B26"/>
    <w:rsid w:val="00074FD2"/>
    <w:rsid w:val="000751A3"/>
    <w:rsid w:val="000751B3"/>
    <w:rsid w:val="0007636C"/>
    <w:rsid w:val="0007673E"/>
    <w:rsid w:val="0007681E"/>
    <w:rsid w:val="00076996"/>
    <w:rsid w:val="00076A07"/>
    <w:rsid w:val="00076AF2"/>
    <w:rsid w:val="00077123"/>
    <w:rsid w:val="00077283"/>
    <w:rsid w:val="000772C6"/>
    <w:rsid w:val="00077716"/>
    <w:rsid w:val="00080165"/>
    <w:rsid w:val="000802AA"/>
    <w:rsid w:val="000815C8"/>
    <w:rsid w:val="000818C4"/>
    <w:rsid w:val="000834B9"/>
    <w:rsid w:val="000844CA"/>
    <w:rsid w:val="00084D37"/>
    <w:rsid w:val="00084DD2"/>
    <w:rsid w:val="00085515"/>
    <w:rsid w:val="000856AD"/>
    <w:rsid w:val="00085D09"/>
    <w:rsid w:val="00085F04"/>
    <w:rsid w:val="00086CE5"/>
    <w:rsid w:val="00087241"/>
    <w:rsid w:val="00087792"/>
    <w:rsid w:val="000879B8"/>
    <w:rsid w:val="00090358"/>
    <w:rsid w:val="00090AF8"/>
    <w:rsid w:val="00091871"/>
    <w:rsid w:val="000933E0"/>
    <w:rsid w:val="000938B3"/>
    <w:rsid w:val="000939F1"/>
    <w:rsid w:val="0009434C"/>
    <w:rsid w:val="0009528F"/>
    <w:rsid w:val="000960A0"/>
    <w:rsid w:val="000973B9"/>
    <w:rsid w:val="000978F7"/>
    <w:rsid w:val="000A0C2F"/>
    <w:rsid w:val="000A0CBA"/>
    <w:rsid w:val="000A1BA3"/>
    <w:rsid w:val="000A297A"/>
    <w:rsid w:val="000A3114"/>
    <w:rsid w:val="000A45A6"/>
    <w:rsid w:val="000A4F6E"/>
    <w:rsid w:val="000A5049"/>
    <w:rsid w:val="000A50AA"/>
    <w:rsid w:val="000A52D1"/>
    <w:rsid w:val="000A584F"/>
    <w:rsid w:val="000A7E2C"/>
    <w:rsid w:val="000A7F08"/>
    <w:rsid w:val="000B0759"/>
    <w:rsid w:val="000B1862"/>
    <w:rsid w:val="000B1F6B"/>
    <w:rsid w:val="000B212F"/>
    <w:rsid w:val="000B2DD2"/>
    <w:rsid w:val="000B338F"/>
    <w:rsid w:val="000B4068"/>
    <w:rsid w:val="000B4676"/>
    <w:rsid w:val="000B509E"/>
    <w:rsid w:val="000B5153"/>
    <w:rsid w:val="000B5F55"/>
    <w:rsid w:val="000B6B67"/>
    <w:rsid w:val="000B6DBE"/>
    <w:rsid w:val="000B6F0B"/>
    <w:rsid w:val="000B7573"/>
    <w:rsid w:val="000B786B"/>
    <w:rsid w:val="000B78E8"/>
    <w:rsid w:val="000C0178"/>
    <w:rsid w:val="000C0256"/>
    <w:rsid w:val="000C107C"/>
    <w:rsid w:val="000C1ED2"/>
    <w:rsid w:val="000C21F7"/>
    <w:rsid w:val="000C2936"/>
    <w:rsid w:val="000C2BBF"/>
    <w:rsid w:val="000C3972"/>
    <w:rsid w:val="000C3A28"/>
    <w:rsid w:val="000C3F50"/>
    <w:rsid w:val="000C4C76"/>
    <w:rsid w:val="000C4D59"/>
    <w:rsid w:val="000C50C3"/>
    <w:rsid w:val="000C50DD"/>
    <w:rsid w:val="000C5C08"/>
    <w:rsid w:val="000C6A17"/>
    <w:rsid w:val="000C6DE1"/>
    <w:rsid w:val="000D05CF"/>
    <w:rsid w:val="000D0632"/>
    <w:rsid w:val="000D0C8B"/>
    <w:rsid w:val="000D1D4C"/>
    <w:rsid w:val="000D20DF"/>
    <w:rsid w:val="000D3C7B"/>
    <w:rsid w:val="000D3D5D"/>
    <w:rsid w:val="000D3FE3"/>
    <w:rsid w:val="000D43C8"/>
    <w:rsid w:val="000D49F2"/>
    <w:rsid w:val="000D4A4A"/>
    <w:rsid w:val="000D5296"/>
    <w:rsid w:val="000D595A"/>
    <w:rsid w:val="000D5F31"/>
    <w:rsid w:val="000D711E"/>
    <w:rsid w:val="000D71B7"/>
    <w:rsid w:val="000D7CF1"/>
    <w:rsid w:val="000E12DD"/>
    <w:rsid w:val="000E1482"/>
    <w:rsid w:val="000E1704"/>
    <w:rsid w:val="000E1969"/>
    <w:rsid w:val="000E1B81"/>
    <w:rsid w:val="000E1F50"/>
    <w:rsid w:val="000E266A"/>
    <w:rsid w:val="000E2C77"/>
    <w:rsid w:val="000E2E50"/>
    <w:rsid w:val="000E31E8"/>
    <w:rsid w:val="000E3E35"/>
    <w:rsid w:val="000E407E"/>
    <w:rsid w:val="000E4AC7"/>
    <w:rsid w:val="000E5513"/>
    <w:rsid w:val="000E56C8"/>
    <w:rsid w:val="000E6B99"/>
    <w:rsid w:val="000F05E8"/>
    <w:rsid w:val="000F0BA1"/>
    <w:rsid w:val="000F0C19"/>
    <w:rsid w:val="000F106B"/>
    <w:rsid w:val="000F1C2E"/>
    <w:rsid w:val="000F1D5B"/>
    <w:rsid w:val="000F20B4"/>
    <w:rsid w:val="000F2204"/>
    <w:rsid w:val="000F2810"/>
    <w:rsid w:val="000F2EDB"/>
    <w:rsid w:val="000F3145"/>
    <w:rsid w:val="000F38A3"/>
    <w:rsid w:val="000F3B34"/>
    <w:rsid w:val="000F5363"/>
    <w:rsid w:val="000F5B27"/>
    <w:rsid w:val="000F63F9"/>
    <w:rsid w:val="000F6E96"/>
    <w:rsid w:val="000F6F00"/>
    <w:rsid w:val="000F7DE5"/>
    <w:rsid w:val="0010104E"/>
    <w:rsid w:val="001016DB"/>
    <w:rsid w:val="00101AFA"/>
    <w:rsid w:val="00101B97"/>
    <w:rsid w:val="00102193"/>
    <w:rsid w:val="001021DD"/>
    <w:rsid w:val="0010395E"/>
    <w:rsid w:val="0010417A"/>
    <w:rsid w:val="00104758"/>
    <w:rsid w:val="00104F49"/>
    <w:rsid w:val="00105146"/>
    <w:rsid w:val="00105568"/>
    <w:rsid w:val="0010572A"/>
    <w:rsid w:val="001060C7"/>
    <w:rsid w:val="0010616E"/>
    <w:rsid w:val="00106320"/>
    <w:rsid w:val="00107076"/>
    <w:rsid w:val="001072EF"/>
    <w:rsid w:val="0010745B"/>
    <w:rsid w:val="001115DC"/>
    <w:rsid w:val="001116C0"/>
    <w:rsid w:val="00111EB5"/>
    <w:rsid w:val="0011222F"/>
    <w:rsid w:val="00112676"/>
    <w:rsid w:val="0011342F"/>
    <w:rsid w:val="0011386F"/>
    <w:rsid w:val="00114096"/>
    <w:rsid w:val="001142B1"/>
    <w:rsid w:val="00114BAE"/>
    <w:rsid w:val="00114C1B"/>
    <w:rsid w:val="00115EF0"/>
    <w:rsid w:val="00116AA1"/>
    <w:rsid w:val="00116D7E"/>
    <w:rsid w:val="00117027"/>
    <w:rsid w:val="00117433"/>
    <w:rsid w:val="00120528"/>
    <w:rsid w:val="001206A3"/>
    <w:rsid w:val="00120A66"/>
    <w:rsid w:val="00120D7E"/>
    <w:rsid w:val="0012114E"/>
    <w:rsid w:val="00121308"/>
    <w:rsid w:val="001217B7"/>
    <w:rsid w:val="00121ECC"/>
    <w:rsid w:val="0012208E"/>
    <w:rsid w:val="00122E7D"/>
    <w:rsid w:val="00123B8C"/>
    <w:rsid w:val="00124634"/>
    <w:rsid w:val="0012463B"/>
    <w:rsid w:val="00124CDC"/>
    <w:rsid w:val="00124F5E"/>
    <w:rsid w:val="00125954"/>
    <w:rsid w:val="00125BD3"/>
    <w:rsid w:val="0012640D"/>
    <w:rsid w:val="00126672"/>
    <w:rsid w:val="00126D02"/>
    <w:rsid w:val="00126FA3"/>
    <w:rsid w:val="001279F0"/>
    <w:rsid w:val="00127AA6"/>
    <w:rsid w:val="00127E82"/>
    <w:rsid w:val="001300F9"/>
    <w:rsid w:val="00130547"/>
    <w:rsid w:val="0013072F"/>
    <w:rsid w:val="00130D69"/>
    <w:rsid w:val="00131536"/>
    <w:rsid w:val="00131554"/>
    <w:rsid w:val="00131A2D"/>
    <w:rsid w:val="0013322D"/>
    <w:rsid w:val="00133A00"/>
    <w:rsid w:val="001346D5"/>
    <w:rsid w:val="0013490A"/>
    <w:rsid w:val="001350B3"/>
    <w:rsid w:val="0013555E"/>
    <w:rsid w:val="001355DE"/>
    <w:rsid w:val="00136F11"/>
    <w:rsid w:val="001372AD"/>
    <w:rsid w:val="00140186"/>
    <w:rsid w:val="00140C0C"/>
    <w:rsid w:val="0014108B"/>
    <w:rsid w:val="00141256"/>
    <w:rsid w:val="0014230A"/>
    <w:rsid w:val="00142C03"/>
    <w:rsid w:val="00144BED"/>
    <w:rsid w:val="00145468"/>
    <w:rsid w:val="001454EC"/>
    <w:rsid w:val="00145547"/>
    <w:rsid w:val="0014602F"/>
    <w:rsid w:val="00146094"/>
    <w:rsid w:val="001473C7"/>
    <w:rsid w:val="0015040D"/>
    <w:rsid w:val="001505BC"/>
    <w:rsid w:val="00151CA2"/>
    <w:rsid w:val="001520A7"/>
    <w:rsid w:val="0015218F"/>
    <w:rsid w:val="00152AFF"/>
    <w:rsid w:val="00152CC3"/>
    <w:rsid w:val="00152DD1"/>
    <w:rsid w:val="001534CA"/>
    <w:rsid w:val="00153709"/>
    <w:rsid w:val="00153ED6"/>
    <w:rsid w:val="00154792"/>
    <w:rsid w:val="00155AEE"/>
    <w:rsid w:val="00156248"/>
    <w:rsid w:val="001563DD"/>
    <w:rsid w:val="00156DC9"/>
    <w:rsid w:val="00156FF8"/>
    <w:rsid w:val="001573AA"/>
    <w:rsid w:val="00160911"/>
    <w:rsid w:val="00160C19"/>
    <w:rsid w:val="0016174A"/>
    <w:rsid w:val="00161A03"/>
    <w:rsid w:val="00161FF6"/>
    <w:rsid w:val="001623B2"/>
    <w:rsid w:val="00162AD7"/>
    <w:rsid w:val="001630C0"/>
    <w:rsid w:val="001637CA"/>
    <w:rsid w:val="00163B7B"/>
    <w:rsid w:val="00163EC2"/>
    <w:rsid w:val="001642CF"/>
    <w:rsid w:val="001647EE"/>
    <w:rsid w:val="00164DEB"/>
    <w:rsid w:val="00165298"/>
    <w:rsid w:val="00165834"/>
    <w:rsid w:val="00166842"/>
    <w:rsid w:val="001669C7"/>
    <w:rsid w:val="00166A62"/>
    <w:rsid w:val="00166BFE"/>
    <w:rsid w:val="00167910"/>
    <w:rsid w:val="00167B8F"/>
    <w:rsid w:val="0017052C"/>
    <w:rsid w:val="00170EE0"/>
    <w:rsid w:val="001721CC"/>
    <w:rsid w:val="001721D7"/>
    <w:rsid w:val="00172939"/>
    <w:rsid w:val="001734DA"/>
    <w:rsid w:val="00173D51"/>
    <w:rsid w:val="00174833"/>
    <w:rsid w:val="00174844"/>
    <w:rsid w:val="00175093"/>
    <w:rsid w:val="00175F06"/>
    <w:rsid w:val="001761F0"/>
    <w:rsid w:val="001764E5"/>
    <w:rsid w:val="00176D49"/>
    <w:rsid w:val="001778C0"/>
    <w:rsid w:val="00177A8E"/>
    <w:rsid w:val="00177C6A"/>
    <w:rsid w:val="00180D42"/>
    <w:rsid w:val="0018169C"/>
    <w:rsid w:val="00181ADB"/>
    <w:rsid w:val="001821CB"/>
    <w:rsid w:val="001822DF"/>
    <w:rsid w:val="00182775"/>
    <w:rsid w:val="001840F5"/>
    <w:rsid w:val="001845B3"/>
    <w:rsid w:val="0018534C"/>
    <w:rsid w:val="00185C8A"/>
    <w:rsid w:val="00186503"/>
    <w:rsid w:val="00186B5B"/>
    <w:rsid w:val="00186BE8"/>
    <w:rsid w:val="00187408"/>
    <w:rsid w:val="001878B5"/>
    <w:rsid w:val="00187DCC"/>
    <w:rsid w:val="00187F3C"/>
    <w:rsid w:val="00190B27"/>
    <w:rsid w:val="00190B4A"/>
    <w:rsid w:val="00191973"/>
    <w:rsid w:val="00192519"/>
    <w:rsid w:val="0019252D"/>
    <w:rsid w:val="001932A0"/>
    <w:rsid w:val="001936DA"/>
    <w:rsid w:val="00193E2F"/>
    <w:rsid w:val="00194375"/>
    <w:rsid w:val="0019448F"/>
    <w:rsid w:val="00194501"/>
    <w:rsid w:val="00194F25"/>
    <w:rsid w:val="001954F8"/>
    <w:rsid w:val="001955C8"/>
    <w:rsid w:val="001956EA"/>
    <w:rsid w:val="0019605B"/>
    <w:rsid w:val="00196ADA"/>
    <w:rsid w:val="00196B8A"/>
    <w:rsid w:val="00196BB5"/>
    <w:rsid w:val="001972B5"/>
    <w:rsid w:val="001A0295"/>
    <w:rsid w:val="001A06A6"/>
    <w:rsid w:val="001A09D3"/>
    <w:rsid w:val="001A0DCC"/>
    <w:rsid w:val="001A127F"/>
    <w:rsid w:val="001A198E"/>
    <w:rsid w:val="001A1A48"/>
    <w:rsid w:val="001A1E81"/>
    <w:rsid w:val="001A24D8"/>
    <w:rsid w:val="001A258A"/>
    <w:rsid w:val="001A2A66"/>
    <w:rsid w:val="001A2D51"/>
    <w:rsid w:val="001A3DBA"/>
    <w:rsid w:val="001A4176"/>
    <w:rsid w:val="001A4299"/>
    <w:rsid w:val="001A42C6"/>
    <w:rsid w:val="001A48E1"/>
    <w:rsid w:val="001A5D56"/>
    <w:rsid w:val="001A5D84"/>
    <w:rsid w:val="001A6167"/>
    <w:rsid w:val="001A6246"/>
    <w:rsid w:val="001A629D"/>
    <w:rsid w:val="001A74B6"/>
    <w:rsid w:val="001B00A3"/>
    <w:rsid w:val="001B0F49"/>
    <w:rsid w:val="001B1123"/>
    <w:rsid w:val="001B328E"/>
    <w:rsid w:val="001B363F"/>
    <w:rsid w:val="001B38F8"/>
    <w:rsid w:val="001B3DDF"/>
    <w:rsid w:val="001B436F"/>
    <w:rsid w:val="001B5B15"/>
    <w:rsid w:val="001B68E0"/>
    <w:rsid w:val="001C0201"/>
    <w:rsid w:val="001C037F"/>
    <w:rsid w:val="001C1414"/>
    <w:rsid w:val="001C174C"/>
    <w:rsid w:val="001C1973"/>
    <w:rsid w:val="001C2298"/>
    <w:rsid w:val="001C2347"/>
    <w:rsid w:val="001C2A6A"/>
    <w:rsid w:val="001C2E68"/>
    <w:rsid w:val="001C3696"/>
    <w:rsid w:val="001C3D9E"/>
    <w:rsid w:val="001C5250"/>
    <w:rsid w:val="001C5414"/>
    <w:rsid w:val="001C56C0"/>
    <w:rsid w:val="001C5AF2"/>
    <w:rsid w:val="001C5CC7"/>
    <w:rsid w:val="001C5CDE"/>
    <w:rsid w:val="001C6190"/>
    <w:rsid w:val="001C6781"/>
    <w:rsid w:val="001C6D7A"/>
    <w:rsid w:val="001C777A"/>
    <w:rsid w:val="001C7B83"/>
    <w:rsid w:val="001D0330"/>
    <w:rsid w:val="001D03FE"/>
    <w:rsid w:val="001D0AD8"/>
    <w:rsid w:val="001D1694"/>
    <w:rsid w:val="001D1D7A"/>
    <w:rsid w:val="001D2C0F"/>
    <w:rsid w:val="001D3210"/>
    <w:rsid w:val="001D3382"/>
    <w:rsid w:val="001D392F"/>
    <w:rsid w:val="001D476F"/>
    <w:rsid w:val="001D4F12"/>
    <w:rsid w:val="001D5D83"/>
    <w:rsid w:val="001D5DBB"/>
    <w:rsid w:val="001D6FBD"/>
    <w:rsid w:val="001E0755"/>
    <w:rsid w:val="001E0A5F"/>
    <w:rsid w:val="001E1765"/>
    <w:rsid w:val="001E1871"/>
    <w:rsid w:val="001E1B8D"/>
    <w:rsid w:val="001E1CC8"/>
    <w:rsid w:val="001E1CF0"/>
    <w:rsid w:val="001E300A"/>
    <w:rsid w:val="001E3622"/>
    <w:rsid w:val="001E4071"/>
    <w:rsid w:val="001E43FD"/>
    <w:rsid w:val="001E4D56"/>
    <w:rsid w:val="001E4F9B"/>
    <w:rsid w:val="001E59F5"/>
    <w:rsid w:val="001E5D12"/>
    <w:rsid w:val="001E5EE0"/>
    <w:rsid w:val="001E62B2"/>
    <w:rsid w:val="001E63FB"/>
    <w:rsid w:val="001F006C"/>
    <w:rsid w:val="001F00FE"/>
    <w:rsid w:val="001F0D2A"/>
    <w:rsid w:val="001F18BD"/>
    <w:rsid w:val="001F32FD"/>
    <w:rsid w:val="001F3ACF"/>
    <w:rsid w:val="001F3BDC"/>
    <w:rsid w:val="001F5505"/>
    <w:rsid w:val="001F58E8"/>
    <w:rsid w:val="001F60D8"/>
    <w:rsid w:val="001F6718"/>
    <w:rsid w:val="001F7344"/>
    <w:rsid w:val="001F74A1"/>
    <w:rsid w:val="001F793F"/>
    <w:rsid w:val="001F7B41"/>
    <w:rsid w:val="001F7D0F"/>
    <w:rsid w:val="001F7D29"/>
    <w:rsid w:val="002004D5"/>
    <w:rsid w:val="0020082D"/>
    <w:rsid w:val="00200C31"/>
    <w:rsid w:val="00201B40"/>
    <w:rsid w:val="002021F8"/>
    <w:rsid w:val="00202225"/>
    <w:rsid w:val="002028C7"/>
    <w:rsid w:val="00202F02"/>
    <w:rsid w:val="0020330B"/>
    <w:rsid w:val="00203D39"/>
    <w:rsid w:val="00204998"/>
    <w:rsid w:val="00205710"/>
    <w:rsid w:val="002057DB"/>
    <w:rsid w:val="00206A31"/>
    <w:rsid w:val="00206D7B"/>
    <w:rsid w:val="00207311"/>
    <w:rsid w:val="00207CD1"/>
    <w:rsid w:val="002102EC"/>
    <w:rsid w:val="002105BA"/>
    <w:rsid w:val="00210BE5"/>
    <w:rsid w:val="0021143E"/>
    <w:rsid w:val="002114E6"/>
    <w:rsid w:val="0021175F"/>
    <w:rsid w:val="00212AD3"/>
    <w:rsid w:val="00213389"/>
    <w:rsid w:val="00213420"/>
    <w:rsid w:val="00213618"/>
    <w:rsid w:val="002137E0"/>
    <w:rsid w:val="00213DCB"/>
    <w:rsid w:val="002144F2"/>
    <w:rsid w:val="00214B34"/>
    <w:rsid w:val="00214FFE"/>
    <w:rsid w:val="00215064"/>
    <w:rsid w:val="00215450"/>
    <w:rsid w:val="00216CFD"/>
    <w:rsid w:val="0021733E"/>
    <w:rsid w:val="00217613"/>
    <w:rsid w:val="0021780C"/>
    <w:rsid w:val="00217A08"/>
    <w:rsid w:val="00217C5F"/>
    <w:rsid w:val="0022002C"/>
    <w:rsid w:val="00220070"/>
    <w:rsid w:val="0022074D"/>
    <w:rsid w:val="00220BC0"/>
    <w:rsid w:val="00221615"/>
    <w:rsid w:val="0022193A"/>
    <w:rsid w:val="00221DF9"/>
    <w:rsid w:val="002220AD"/>
    <w:rsid w:val="00222194"/>
    <w:rsid w:val="002222BE"/>
    <w:rsid w:val="00223364"/>
    <w:rsid w:val="00224B0D"/>
    <w:rsid w:val="00225000"/>
    <w:rsid w:val="002255C4"/>
    <w:rsid w:val="00225652"/>
    <w:rsid w:val="00226262"/>
    <w:rsid w:val="00226459"/>
    <w:rsid w:val="00227881"/>
    <w:rsid w:val="00227D17"/>
    <w:rsid w:val="0023038B"/>
    <w:rsid w:val="00230592"/>
    <w:rsid w:val="002314FF"/>
    <w:rsid w:val="00231784"/>
    <w:rsid w:val="00231B36"/>
    <w:rsid w:val="00232954"/>
    <w:rsid w:val="002338DA"/>
    <w:rsid w:val="00233C1C"/>
    <w:rsid w:val="00233EDA"/>
    <w:rsid w:val="002349F9"/>
    <w:rsid w:val="00234AFC"/>
    <w:rsid w:val="00234FE2"/>
    <w:rsid w:val="0023568A"/>
    <w:rsid w:val="002369AB"/>
    <w:rsid w:val="00236C79"/>
    <w:rsid w:val="00237015"/>
    <w:rsid w:val="002374AD"/>
    <w:rsid w:val="0023771D"/>
    <w:rsid w:val="002406F8"/>
    <w:rsid w:val="002408C8"/>
    <w:rsid w:val="002408FB"/>
    <w:rsid w:val="0024123A"/>
    <w:rsid w:val="002413B8"/>
    <w:rsid w:val="00241BA3"/>
    <w:rsid w:val="0024376F"/>
    <w:rsid w:val="00243D3C"/>
    <w:rsid w:val="00244D1A"/>
    <w:rsid w:val="002450F3"/>
    <w:rsid w:val="002452D8"/>
    <w:rsid w:val="0024593A"/>
    <w:rsid w:val="00245B7A"/>
    <w:rsid w:val="002465CA"/>
    <w:rsid w:val="002466E2"/>
    <w:rsid w:val="00246BE7"/>
    <w:rsid w:val="00247010"/>
    <w:rsid w:val="0024773E"/>
    <w:rsid w:val="00247E99"/>
    <w:rsid w:val="00250104"/>
    <w:rsid w:val="0025028B"/>
    <w:rsid w:val="00250486"/>
    <w:rsid w:val="002507B8"/>
    <w:rsid w:val="00250D5F"/>
    <w:rsid w:val="0025110C"/>
    <w:rsid w:val="00251668"/>
    <w:rsid w:val="002527D1"/>
    <w:rsid w:val="00252C69"/>
    <w:rsid w:val="00253A63"/>
    <w:rsid w:val="00253CEF"/>
    <w:rsid w:val="00253D56"/>
    <w:rsid w:val="002541D9"/>
    <w:rsid w:val="0025426B"/>
    <w:rsid w:val="00254474"/>
    <w:rsid w:val="002548BA"/>
    <w:rsid w:val="0025574C"/>
    <w:rsid w:val="00255FD5"/>
    <w:rsid w:val="00256D74"/>
    <w:rsid w:val="0025745E"/>
    <w:rsid w:val="00257FA9"/>
    <w:rsid w:val="00260069"/>
    <w:rsid w:val="0026160A"/>
    <w:rsid w:val="00262232"/>
    <w:rsid w:val="00262AD0"/>
    <w:rsid w:val="00262AEC"/>
    <w:rsid w:val="002636B8"/>
    <w:rsid w:val="00263A6A"/>
    <w:rsid w:val="002648DC"/>
    <w:rsid w:val="00264A60"/>
    <w:rsid w:val="00264B7F"/>
    <w:rsid w:val="00265227"/>
    <w:rsid w:val="0026527D"/>
    <w:rsid w:val="002659C5"/>
    <w:rsid w:val="00265D34"/>
    <w:rsid w:val="002661B7"/>
    <w:rsid w:val="002665A7"/>
    <w:rsid w:val="0026674B"/>
    <w:rsid w:val="00266858"/>
    <w:rsid w:val="0026754F"/>
    <w:rsid w:val="002675E3"/>
    <w:rsid w:val="002676EF"/>
    <w:rsid w:val="0026784B"/>
    <w:rsid w:val="002705C3"/>
    <w:rsid w:val="00270982"/>
    <w:rsid w:val="00270D06"/>
    <w:rsid w:val="002712DE"/>
    <w:rsid w:val="00271E33"/>
    <w:rsid w:val="00272E3D"/>
    <w:rsid w:val="0027393E"/>
    <w:rsid w:val="00273CED"/>
    <w:rsid w:val="00273D28"/>
    <w:rsid w:val="002743A3"/>
    <w:rsid w:val="00274CDD"/>
    <w:rsid w:val="00275383"/>
    <w:rsid w:val="00275CEC"/>
    <w:rsid w:val="0027648D"/>
    <w:rsid w:val="00276BBC"/>
    <w:rsid w:val="00276C3E"/>
    <w:rsid w:val="0027765A"/>
    <w:rsid w:val="002802E3"/>
    <w:rsid w:val="00280594"/>
    <w:rsid w:val="00280598"/>
    <w:rsid w:val="00281308"/>
    <w:rsid w:val="00281922"/>
    <w:rsid w:val="002820BE"/>
    <w:rsid w:val="00282632"/>
    <w:rsid w:val="00282A42"/>
    <w:rsid w:val="00283049"/>
    <w:rsid w:val="00283091"/>
    <w:rsid w:val="00284147"/>
    <w:rsid w:val="0028437B"/>
    <w:rsid w:val="0028532F"/>
    <w:rsid w:val="002863C6"/>
    <w:rsid w:val="002863E3"/>
    <w:rsid w:val="00286983"/>
    <w:rsid w:val="00286A97"/>
    <w:rsid w:val="00286E0A"/>
    <w:rsid w:val="0028795E"/>
    <w:rsid w:val="00290950"/>
    <w:rsid w:val="00291757"/>
    <w:rsid w:val="002922A9"/>
    <w:rsid w:val="002923AE"/>
    <w:rsid w:val="0029256E"/>
    <w:rsid w:val="00292C29"/>
    <w:rsid w:val="002934F0"/>
    <w:rsid w:val="00293910"/>
    <w:rsid w:val="00293E73"/>
    <w:rsid w:val="0029475B"/>
    <w:rsid w:val="00295CC4"/>
    <w:rsid w:val="0029647A"/>
    <w:rsid w:val="00296D9E"/>
    <w:rsid w:val="00296F4B"/>
    <w:rsid w:val="00297399"/>
    <w:rsid w:val="002977DD"/>
    <w:rsid w:val="002979CA"/>
    <w:rsid w:val="00297D08"/>
    <w:rsid w:val="002A043F"/>
    <w:rsid w:val="002A066F"/>
    <w:rsid w:val="002A11C4"/>
    <w:rsid w:val="002A17EB"/>
    <w:rsid w:val="002A18C1"/>
    <w:rsid w:val="002A1B35"/>
    <w:rsid w:val="002A1C14"/>
    <w:rsid w:val="002A2174"/>
    <w:rsid w:val="002A230B"/>
    <w:rsid w:val="002A2887"/>
    <w:rsid w:val="002A3AA8"/>
    <w:rsid w:val="002A436F"/>
    <w:rsid w:val="002A51DD"/>
    <w:rsid w:val="002A5CFF"/>
    <w:rsid w:val="002A6DCB"/>
    <w:rsid w:val="002A6E73"/>
    <w:rsid w:val="002A74CF"/>
    <w:rsid w:val="002A775B"/>
    <w:rsid w:val="002B00CC"/>
    <w:rsid w:val="002B186A"/>
    <w:rsid w:val="002B1924"/>
    <w:rsid w:val="002B1B06"/>
    <w:rsid w:val="002B21CA"/>
    <w:rsid w:val="002B23EE"/>
    <w:rsid w:val="002B28AC"/>
    <w:rsid w:val="002B2B12"/>
    <w:rsid w:val="002B2E2B"/>
    <w:rsid w:val="002B321E"/>
    <w:rsid w:val="002B3E74"/>
    <w:rsid w:val="002B4EEF"/>
    <w:rsid w:val="002B5966"/>
    <w:rsid w:val="002B5FEC"/>
    <w:rsid w:val="002B6BB9"/>
    <w:rsid w:val="002B6F05"/>
    <w:rsid w:val="002B7057"/>
    <w:rsid w:val="002B72A8"/>
    <w:rsid w:val="002C1130"/>
    <w:rsid w:val="002C134A"/>
    <w:rsid w:val="002C1D2E"/>
    <w:rsid w:val="002C1E94"/>
    <w:rsid w:val="002C28B9"/>
    <w:rsid w:val="002C2ED2"/>
    <w:rsid w:val="002C3013"/>
    <w:rsid w:val="002C36E2"/>
    <w:rsid w:val="002C3780"/>
    <w:rsid w:val="002C3B4A"/>
    <w:rsid w:val="002C3E53"/>
    <w:rsid w:val="002C4186"/>
    <w:rsid w:val="002C4304"/>
    <w:rsid w:val="002C4811"/>
    <w:rsid w:val="002C68BA"/>
    <w:rsid w:val="002C6EF4"/>
    <w:rsid w:val="002C720B"/>
    <w:rsid w:val="002C743C"/>
    <w:rsid w:val="002C79B1"/>
    <w:rsid w:val="002D0288"/>
    <w:rsid w:val="002D1461"/>
    <w:rsid w:val="002D230D"/>
    <w:rsid w:val="002D24F5"/>
    <w:rsid w:val="002D2745"/>
    <w:rsid w:val="002D2FBA"/>
    <w:rsid w:val="002D3288"/>
    <w:rsid w:val="002D3F7E"/>
    <w:rsid w:val="002D3FAF"/>
    <w:rsid w:val="002D4C5A"/>
    <w:rsid w:val="002D5692"/>
    <w:rsid w:val="002D5A83"/>
    <w:rsid w:val="002D672B"/>
    <w:rsid w:val="002E0413"/>
    <w:rsid w:val="002E04DC"/>
    <w:rsid w:val="002E0D38"/>
    <w:rsid w:val="002E0F05"/>
    <w:rsid w:val="002E0FBE"/>
    <w:rsid w:val="002E1142"/>
    <w:rsid w:val="002E12A1"/>
    <w:rsid w:val="002E2490"/>
    <w:rsid w:val="002E2FAD"/>
    <w:rsid w:val="002E44C7"/>
    <w:rsid w:val="002E4A81"/>
    <w:rsid w:val="002E4C1E"/>
    <w:rsid w:val="002E4C29"/>
    <w:rsid w:val="002E4F0B"/>
    <w:rsid w:val="002E4FF9"/>
    <w:rsid w:val="002E6D1F"/>
    <w:rsid w:val="002E6E0A"/>
    <w:rsid w:val="002E7A8C"/>
    <w:rsid w:val="002F015C"/>
    <w:rsid w:val="002F076C"/>
    <w:rsid w:val="002F1133"/>
    <w:rsid w:val="002F186B"/>
    <w:rsid w:val="002F2EB5"/>
    <w:rsid w:val="002F31A7"/>
    <w:rsid w:val="002F32A1"/>
    <w:rsid w:val="002F3605"/>
    <w:rsid w:val="002F3FE2"/>
    <w:rsid w:val="002F512E"/>
    <w:rsid w:val="002F5DDC"/>
    <w:rsid w:val="002F6DB7"/>
    <w:rsid w:val="002F73F2"/>
    <w:rsid w:val="002F7529"/>
    <w:rsid w:val="002F7840"/>
    <w:rsid w:val="002F7916"/>
    <w:rsid w:val="003010B8"/>
    <w:rsid w:val="00301F92"/>
    <w:rsid w:val="00302282"/>
    <w:rsid w:val="0030401B"/>
    <w:rsid w:val="003042CF"/>
    <w:rsid w:val="003044FC"/>
    <w:rsid w:val="003046AA"/>
    <w:rsid w:val="00304EEC"/>
    <w:rsid w:val="00305916"/>
    <w:rsid w:val="00305CA3"/>
    <w:rsid w:val="00305CBE"/>
    <w:rsid w:val="003062DF"/>
    <w:rsid w:val="00306300"/>
    <w:rsid w:val="00307013"/>
    <w:rsid w:val="003072CB"/>
    <w:rsid w:val="00310217"/>
    <w:rsid w:val="003102E9"/>
    <w:rsid w:val="00311466"/>
    <w:rsid w:val="0031230C"/>
    <w:rsid w:val="00312713"/>
    <w:rsid w:val="00312A75"/>
    <w:rsid w:val="00312ADF"/>
    <w:rsid w:val="00313B04"/>
    <w:rsid w:val="00314412"/>
    <w:rsid w:val="0031459D"/>
    <w:rsid w:val="00314779"/>
    <w:rsid w:val="00314A83"/>
    <w:rsid w:val="00315F0B"/>
    <w:rsid w:val="00316744"/>
    <w:rsid w:val="00317128"/>
    <w:rsid w:val="003172CB"/>
    <w:rsid w:val="00317AE7"/>
    <w:rsid w:val="00321930"/>
    <w:rsid w:val="00321A53"/>
    <w:rsid w:val="00321AA6"/>
    <w:rsid w:val="00321EB0"/>
    <w:rsid w:val="0032273C"/>
    <w:rsid w:val="00322AC4"/>
    <w:rsid w:val="00322B67"/>
    <w:rsid w:val="00323413"/>
    <w:rsid w:val="003239AC"/>
    <w:rsid w:val="003241BF"/>
    <w:rsid w:val="00324398"/>
    <w:rsid w:val="00324CE5"/>
    <w:rsid w:val="003259C5"/>
    <w:rsid w:val="00325AB4"/>
    <w:rsid w:val="003268B9"/>
    <w:rsid w:val="003268C6"/>
    <w:rsid w:val="00326A38"/>
    <w:rsid w:val="00327323"/>
    <w:rsid w:val="00327816"/>
    <w:rsid w:val="00330051"/>
    <w:rsid w:val="00330BD7"/>
    <w:rsid w:val="00330E24"/>
    <w:rsid w:val="00331A30"/>
    <w:rsid w:val="003327A2"/>
    <w:rsid w:val="003327D2"/>
    <w:rsid w:val="00332C6B"/>
    <w:rsid w:val="00332F50"/>
    <w:rsid w:val="00333315"/>
    <w:rsid w:val="00333473"/>
    <w:rsid w:val="00333528"/>
    <w:rsid w:val="00333B44"/>
    <w:rsid w:val="00334257"/>
    <w:rsid w:val="00334FD7"/>
    <w:rsid w:val="00335AC1"/>
    <w:rsid w:val="0033627C"/>
    <w:rsid w:val="00337D0B"/>
    <w:rsid w:val="00337F93"/>
    <w:rsid w:val="00340C66"/>
    <w:rsid w:val="00341032"/>
    <w:rsid w:val="00341139"/>
    <w:rsid w:val="00341398"/>
    <w:rsid w:val="00341AB1"/>
    <w:rsid w:val="00341B66"/>
    <w:rsid w:val="00342B95"/>
    <w:rsid w:val="00342C4D"/>
    <w:rsid w:val="00343472"/>
    <w:rsid w:val="00343505"/>
    <w:rsid w:val="00344C39"/>
    <w:rsid w:val="003454BC"/>
    <w:rsid w:val="00345914"/>
    <w:rsid w:val="00346566"/>
    <w:rsid w:val="00347114"/>
    <w:rsid w:val="00347D12"/>
    <w:rsid w:val="00347E12"/>
    <w:rsid w:val="00350339"/>
    <w:rsid w:val="00351887"/>
    <w:rsid w:val="003519E3"/>
    <w:rsid w:val="00351A3D"/>
    <w:rsid w:val="00351D85"/>
    <w:rsid w:val="00351E3D"/>
    <w:rsid w:val="0035242C"/>
    <w:rsid w:val="003527C1"/>
    <w:rsid w:val="003528EC"/>
    <w:rsid w:val="00352C66"/>
    <w:rsid w:val="003532C8"/>
    <w:rsid w:val="003539C2"/>
    <w:rsid w:val="00353DE6"/>
    <w:rsid w:val="00354179"/>
    <w:rsid w:val="0035510A"/>
    <w:rsid w:val="00356CF9"/>
    <w:rsid w:val="00356DFB"/>
    <w:rsid w:val="00357E01"/>
    <w:rsid w:val="00360C59"/>
    <w:rsid w:val="00361203"/>
    <w:rsid w:val="00361C39"/>
    <w:rsid w:val="00362B25"/>
    <w:rsid w:val="00363585"/>
    <w:rsid w:val="00363708"/>
    <w:rsid w:val="00363CD2"/>
    <w:rsid w:val="00364242"/>
    <w:rsid w:val="00364A05"/>
    <w:rsid w:val="00364E54"/>
    <w:rsid w:val="00365375"/>
    <w:rsid w:val="003658FF"/>
    <w:rsid w:val="00366736"/>
    <w:rsid w:val="00366E54"/>
    <w:rsid w:val="0036722B"/>
    <w:rsid w:val="00367ADE"/>
    <w:rsid w:val="00367B58"/>
    <w:rsid w:val="00367F88"/>
    <w:rsid w:val="00370FB9"/>
    <w:rsid w:val="00371992"/>
    <w:rsid w:val="00371B5D"/>
    <w:rsid w:val="0037294D"/>
    <w:rsid w:val="00372A33"/>
    <w:rsid w:val="00373698"/>
    <w:rsid w:val="00373816"/>
    <w:rsid w:val="0037497F"/>
    <w:rsid w:val="00374AAC"/>
    <w:rsid w:val="00374B0C"/>
    <w:rsid w:val="00375D14"/>
    <w:rsid w:val="00375D34"/>
    <w:rsid w:val="00375FEE"/>
    <w:rsid w:val="00376644"/>
    <w:rsid w:val="00376E8B"/>
    <w:rsid w:val="0037718F"/>
    <w:rsid w:val="003771B6"/>
    <w:rsid w:val="00377B97"/>
    <w:rsid w:val="00380BAC"/>
    <w:rsid w:val="00380C1D"/>
    <w:rsid w:val="00380D93"/>
    <w:rsid w:val="00381A40"/>
    <w:rsid w:val="00381B53"/>
    <w:rsid w:val="00381F2E"/>
    <w:rsid w:val="003824A9"/>
    <w:rsid w:val="00382D62"/>
    <w:rsid w:val="0038371E"/>
    <w:rsid w:val="00383C4B"/>
    <w:rsid w:val="0038449E"/>
    <w:rsid w:val="00384E6A"/>
    <w:rsid w:val="0038526E"/>
    <w:rsid w:val="00385476"/>
    <w:rsid w:val="003854A7"/>
    <w:rsid w:val="00385576"/>
    <w:rsid w:val="00385B24"/>
    <w:rsid w:val="00385F59"/>
    <w:rsid w:val="0038643A"/>
    <w:rsid w:val="00386CE4"/>
    <w:rsid w:val="00387199"/>
    <w:rsid w:val="00390C54"/>
    <w:rsid w:val="00390E20"/>
    <w:rsid w:val="00391122"/>
    <w:rsid w:val="003918F9"/>
    <w:rsid w:val="00391C9B"/>
    <w:rsid w:val="00392764"/>
    <w:rsid w:val="0039377C"/>
    <w:rsid w:val="00393ACC"/>
    <w:rsid w:val="00393F0E"/>
    <w:rsid w:val="00394091"/>
    <w:rsid w:val="003942B0"/>
    <w:rsid w:val="003944A2"/>
    <w:rsid w:val="003944E6"/>
    <w:rsid w:val="00394640"/>
    <w:rsid w:val="00394763"/>
    <w:rsid w:val="0039564D"/>
    <w:rsid w:val="00395EA0"/>
    <w:rsid w:val="003960C7"/>
    <w:rsid w:val="0039659B"/>
    <w:rsid w:val="0039772E"/>
    <w:rsid w:val="00397752"/>
    <w:rsid w:val="003A0324"/>
    <w:rsid w:val="003A160C"/>
    <w:rsid w:val="003A167A"/>
    <w:rsid w:val="003A1CC7"/>
    <w:rsid w:val="003A23A4"/>
    <w:rsid w:val="003A280A"/>
    <w:rsid w:val="003A2B71"/>
    <w:rsid w:val="003A2C9B"/>
    <w:rsid w:val="003A2E84"/>
    <w:rsid w:val="003A2F85"/>
    <w:rsid w:val="003A2FD6"/>
    <w:rsid w:val="003A3194"/>
    <w:rsid w:val="003A3A00"/>
    <w:rsid w:val="003A3B5F"/>
    <w:rsid w:val="003A433A"/>
    <w:rsid w:val="003A4A82"/>
    <w:rsid w:val="003A646A"/>
    <w:rsid w:val="003A6771"/>
    <w:rsid w:val="003A6B39"/>
    <w:rsid w:val="003A6DC8"/>
    <w:rsid w:val="003A6F08"/>
    <w:rsid w:val="003A74F6"/>
    <w:rsid w:val="003A76EC"/>
    <w:rsid w:val="003A79EB"/>
    <w:rsid w:val="003B01C8"/>
    <w:rsid w:val="003B0772"/>
    <w:rsid w:val="003B0783"/>
    <w:rsid w:val="003B100D"/>
    <w:rsid w:val="003B17CF"/>
    <w:rsid w:val="003B24B3"/>
    <w:rsid w:val="003B25E5"/>
    <w:rsid w:val="003B2760"/>
    <w:rsid w:val="003B278D"/>
    <w:rsid w:val="003B3959"/>
    <w:rsid w:val="003B3E6D"/>
    <w:rsid w:val="003B43C2"/>
    <w:rsid w:val="003B4F56"/>
    <w:rsid w:val="003B5078"/>
    <w:rsid w:val="003B5A05"/>
    <w:rsid w:val="003B5C4C"/>
    <w:rsid w:val="003B5F8F"/>
    <w:rsid w:val="003B61B8"/>
    <w:rsid w:val="003B6597"/>
    <w:rsid w:val="003B66C8"/>
    <w:rsid w:val="003B675E"/>
    <w:rsid w:val="003B6B9E"/>
    <w:rsid w:val="003B6F38"/>
    <w:rsid w:val="003B726D"/>
    <w:rsid w:val="003B7556"/>
    <w:rsid w:val="003C01AB"/>
    <w:rsid w:val="003C0F85"/>
    <w:rsid w:val="003C12C1"/>
    <w:rsid w:val="003C2072"/>
    <w:rsid w:val="003C23E3"/>
    <w:rsid w:val="003C260F"/>
    <w:rsid w:val="003C269B"/>
    <w:rsid w:val="003C3040"/>
    <w:rsid w:val="003C38CF"/>
    <w:rsid w:val="003C3DDC"/>
    <w:rsid w:val="003C5458"/>
    <w:rsid w:val="003C59A2"/>
    <w:rsid w:val="003C5B98"/>
    <w:rsid w:val="003C6868"/>
    <w:rsid w:val="003C6B39"/>
    <w:rsid w:val="003C6EE0"/>
    <w:rsid w:val="003C7A5E"/>
    <w:rsid w:val="003C7BD7"/>
    <w:rsid w:val="003C7E76"/>
    <w:rsid w:val="003D0235"/>
    <w:rsid w:val="003D07B7"/>
    <w:rsid w:val="003D2284"/>
    <w:rsid w:val="003D2369"/>
    <w:rsid w:val="003D24E6"/>
    <w:rsid w:val="003D29C2"/>
    <w:rsid w:val="003D320C"/>
    <w:rsid w:val="003D34EC"/>
    <w:rsid w:val="003D3526"/>
    <w:rsid w:val="003D3836"/>
    <w:rsid w:val="003D3FD7"/>
    <w:rsid w:val="003D4191"/>
    <w:rsid w:val="003D4199"/>
    <w:rsid w:val="003D4557"/>
    <w:rsid w:val="003D4E18"/>
    <w:rsid w:val="003D512E"/>
    <w:rsid w:val="003D5DF5"/>
    <w:rsid w:val="003D72AE"/>
    <w:rsid w:val="003D7F9B"/>
    <w:rsid w:val="003E06B4"/>
    <w:rsid w:val="003E06EA"/>
    <w:rsid w:val="003E0B8E"/>
    <w:rsid w:val="003E0C10"/>
    <w:rsid w:val="003E0EFD"/>
    <w:rsid w:val="003E144A"/>
    <w:rsid w:val="003E1BC2"/>
    <w:rsid w:val="003E1D15"/>
    <w:rsid w:val="003E1DAD"/>
    <w:rsid w:val="003E292A"/>
    <w:rsid w:val="003E2CE0"/>
    <w:rsid w:val="003E30A9"/>
    <w:rsid w:val="003E3167"/>
    <w:rsid w:val="003E484F"/>
    <w:rsid w:val="003E4916"/>
    <w:rsid w:val="003E4F9D"/>
    <w:rsid w:val="003E5ADD"/>
    <w:rsid w:val="003E5F9F"/>
    <w:rsid w:val="003E61B7"/>
    <w:rsid w:val="003F0447"/>
    <w:rsid w:val="003F0836"/>
    <w:rsid w:val="003F0B83"/>
    <w:rsid w:val="003F0CDE"/>
    <w:rsid w:val="003F2192"/>
    <w:rsid w:val="003F21D0"/>
    <w:rsid w:val="003F2799"/>
    <w:rsid w:val="003F27FD"/>
    <w:rsid w:val="003F3088"/>
    <w:rsid w:val="003F42D3"/>
    <w:rsid w:val="003F4E6F"/>
    <w:rsid w:val="003F52BD"/>
    <w:rsid w:val="003F54C6"/>
    <w:rsid w:val="003F54D8"/>
    <w:rsid w:val="003F5C20"/>
    <w:rsid w:val="003F5F63"/>
    <w:rsid w:val="003F66AD"/>
    <w:rsid w:val="003F67E9"/>
    <w:rsid w:val="003F695C"/>
    <w:rsid w:val="003F6CD2"/>
    <w:rsid w:val="003F70B1"/>
    <w:rsid w:val="003F7175"/>
    <w:rsid w:val="003F71B7"/>
    <w:rsid w:val="003F7A36"/>
    <w:rsid w:val="003F7C3B"/>
    <w:rsid w:val="00400006"/>
    <w:rsid w:val="00400CBD"/>
    <w:rsid w:val="00401360"/>
    <w:rsid w:val="00401904"/>
    <w:rsid w:val="00401A3A"/>
    <w:rsid w:val="004021A5"/>
    <w:rsid w:val="0040280E"/>
    <w:rsid w:val="00402F10"/>
    <w:rsid w:val="004034B6"/>
    <w:rsid w:val="0040397D"/>
    <w:rsid w:val="00403C22"/>
    <w:rsid w:val="004043E8"/>
    <w:rsid w:val="0040503C"/>
    <w:rsid w:val="004052EF"/>
    <w:rsid w:val="00405656"/>
    <w:rsid w:val="0040575F"/>
    <w:rsid w:val="00405AF2"/>
    <w:rsid w:val="00405BF3"/>
    <w:rsid w:val="00405EB4"/>
    <w:rsid w:val="0040609D"/>
    <w:rsid w:val="00407242"/>
    <w:rsid w:val="004073BC"/>
    <w:rsid w:val="00407433"/>
    <w:rsid w:val="004104BE"/>
    <w:rsid w:val="00411112"/>
    <w:rsid w:val="0041140C"/>
    <w:rsid w:val="00411550"/>
    <w:rsid w:val="004124FC"/>
    <w:rsid w:val="004127C7"/>
    <w:rsid w:val="00412832"/>
    <w:rsid w:val="00413549"/>
    <w:rsid w:val="00413BAA"/>
    <w:rsid w:val="00414549"/>
    <w:rsid w:val="004149ED"/>
    <w:rsid w:val="00414B8B"/>
    <w:rsid w:val="00414BB2"/>
    <w:rsid w:val="00415457"/>
    <w:rsid w:val="0041586B"/>
    <w:rsid w:val="004168F2"/>
    <w:rsid w:val="00416FFB"/>
    <w:rsid w:val="00420181"/>
    <w:rsid w:val="00420520"/>
    <w:rsid w:val="0042129F"/>
    <w:rsid w:val="00421954"/>
    <w:rsid w:val="00422973"/>
    <w:rsid w:val="00423121"/>
    <w:rsid w:val="004242E8"/>
    <w:rsid w:val="004243BA"/>
    <w:rsid w:val="004249C2"/>
    <w:rsid w:val="00425A34"/>
    <w:rsid w:val="00425A8C"/>
    <w:rsid w:val="00426C21"/>
    <w:rsid w:val="00426D7E"/>
    <w:rsid w:val="00427FD6"/>
    <w:rsid w:val="004304CD"/>
    <w:rsid w:val="00430AAC"/>
    <w:rsid w:val="00430E31"/>
    <w:rsid w:val="00431073"/>
    <w:rsid w:val="00431268"/>
    <w:rsid w:val="00432677"/>
    <w:rsid w:val="00432752"/>
    <w:rsid w:val="00432911"/>
    <w:rsid w:val="004329AA"/>
    <w:rsid w:val="004337BB"/>
    <w:rsid w:val="00433940"/>
    <w:rsid w:val="0043472B"/>
    <w:rsid w:val="00434DCD"/>
    <w:rsid w:val="004352FC"/>
    <w:rsid w:val="00435820"/>
    <w:rsid w:val="00437AFB"/>
    <w:rsid w:val="00437CB0"/>
    <w:rsid w:val="00440196"/>
    <w:rsid w:val="0044102A"/>
    <w:rsid w:val="004412BB"/>
    <w:rsid w:val="00441C1B"/>
    <w:rsid w:val="00441E9F"/>
    <w:rsid w:val="00442AC9"/>
    <w:rsid w:val="00442CF8"/>
    <w:rsid w:val="004431C7"/>
    <w:rsid w:val="004432CC"/>
    <w:rsid w:val="00444069"/>
    <w:rsid w:val="004441CD"/>
    <w:rsid w:val="00444287"/>
    <w:rsid w:val="00444554"/>
    <w:rsid w:val="00446315"/>
    <w:rsid w:val="00446495"/>
    <w:rsid w:val="00447406"/>
    <w:rsid w:val="00451063"/>
    <w:rsid w:val="00451531"/>
    <w:rsid w:val="00452079"/>
    <w:rsid w:val="004530D3"/>
    <w:rsid w:val="00453270"/>
    <w:rsid w:val="0045327D"/>
    <w:rsid w:val="00453450"/>
    <w:rsid w:val="00453BF8"/>
    <w:rsid w:val="00453C96"/>
    <w:rsid w:val="00453D10"/>
    <w:rsid w:val="004549D3"/>
    <w:rsid w:val="00454C54"/>
    <w:rsid w:val="00455FF6"/>
    <w:rsid w:val="0045727F"/>
    <w:rsid w:val="00457960"/>
    <w:rsid w:val="004579AC"/>
    <w:rsid w:val="00460E1C"/>
    <w:rsid w:val="00462A94"/>
    <w:rsid w:val="004630F4"/>
    <w:rsid w:val="00463C6F"/>
    <w:rsid w:val="004648E0"/>
    <w:rsid w:val="004649AB"/>
    <w:rsid w:val="004652AD"/>
    <w:rsid w:val="00465B64"/>
    <w:rsid w:val="0046666A"/>
    <w:rsid w:val="00466AB1"/>
    <w:rsid w:val="00466B37"/>
    <w:rsid w:val="0046756A"/>
    <w:rsid w:val="00467678"/>
    <w:rsid w:val="00467897"/>
    <w:rsid w:val="004679A7"/>
    <w:rsid w:val="00470E67"/>
    <w:rsid w:val="004719CE"/>
    <w:rsid w:val="00471A75"/>
    <w:rsid w:val="0047210F"/>
    <w:rsid w:val="004724C4"/>
    <w:rsid w:val="00473826"/>
    <w:rsid w:val="00473994"/>
    <w:rsid w:val="00473A2C"/>
    <w:rsid w:val="00473B32"/>
    <w:rsid w:val="00474186"/>
    <w:rsid w:val="004741C9"/>
    <w:rsid w:val="004748FE"/>
    <w:rsid w:val="00474B26"/>
    <w:rsid w:val="00474B8E"/>
    <w:rsid w:val="004752B1"/>
    <w:rsid w:val="0047571D"/>
    <w:rsid w:val="00476561"/>
    <w:rsid w:val="0047693C"/>
    <w:rsid w:val="00477715"/>
    <w:rsid w:val="00477805"/>
    <w:rsid w:val="00480485"/>
    <w:rsid w:val="00480724"/>
    <w:rsid w:val="00480863"/>
    <w:rsid w:val="00481334"/>
    <w:rsid w:val="00481E07"/>
    <w:rsid w:val="00481E80"/>
    <w:rsid w:val="00482153"/>
    <w:rsid w:val="00482614"/>
    <w:rsid w:val="00482A33"/>
    <w:rsid w:val="00482AA5"/>
    <w:rsid w:val="00482DDA"/>
    <w:rsid w:val="004831E9"/>
    <w:rsid w:val="004838A7"/>
    <w:rsid w:val="00485EFC"/>
    <w:rsid w:val="0048640E"/>
    <w:rsid w:val="004864D1"/>
    <w:rsid w:val="004867F8"/>
    <w:rsid w:val="0048729D"/>
    <w:rsid w:val="00487545"/>
    <w:rsid w:val="004902FB"/>
    <w:rsid w:val="00490EEB"/>
    <w:rsid w:val="00490FA1"/>
    <w:rsid w:val="00491110"/>
    <w:rsid w:val="004912DE"/>
    <w:rsid w:val="00491CF2"/>
    <w:rsid w:val="00493CB9"/>
    <w:rsid w:val="004947A0"/>
    <w:rsid w:val="00494E84"/>
    <w:rsid w:val="00495365"/>
    <w:rsid w:val="00495EE3"/>
    <w:rsid w:val="004962C5"/>
    <w:rsid w:val="0049688A"/>
    <w:rsid w:val="00496F38"/>
    <w:rsid w:val="0049748E"/>
    <w:rsid w:val="00497B99"/>
    <w:rsid w:val="004A0584"/>
    <w:rsid w:val="004A06B0"/>
    <w:rsid w:val="004A1039"/>
    <w:rsid w:val="004A1662"/>
    <w:rsid w:val="004A17A5"/>
    <w:rsid w:val="004A1AF7"/>
    <w:rsid w:val="004A2746"/>
    <w:rsid w:val="004A277C"/>
    <w:rsid w:val="004A2860"/>
    <w:rsid w:val="004A2A78"/>
    <w:rsid w:val="004A3648"/>
    <w:rsid w:val="004A3BC3"/>
    <w:rsid w:val="004A40A9"/>
    <w:rsid w:val="004A47DD"/>
    <w:rsid w:val="004A4BA7"/>
    <w:rsid w:val="004A58DF"/>
    <w:rsid w:val="004A697A"/>
    <w:rsid w:val="004A6E6E"/>
    <w:rsid w:val="004A6F11"/>
    <w:rsid w:val="004A7255"/>
    <w:rsid w:val="004A7645"/>
    <w:rsid w:val="004A774F"/>
    <w:rsid w:val="004A7C65"/>
    <w:rsid w:val="004B037D"/>
    <w:rsid w:val="004B0722"/>
    <w:rsid w:val="004B35D8"/>
    <w:rsid w:val="004B3790"/>
    <w:rsid w:val="004B39C1"/>
    <w:rsid w:val="004B4690"/>
    <w:rsid w:val="004B47A6"/>
    <w:rsid w:val="004B52D8"/>
    <w:rsid w:val="004B5A41"/>
    <w:rsid w:val="004B63A9"/>
    <w:rsid w:val="004B6955"/>
    <w:rsid w:val="004B7470"/>
    <w:rsid w:val="004C0F45"/>
    <w:rsid w:val="004C1666"/>
    <w:rsid w:val="004C16ED"/>
    <w:rsid w:val="004C26CF"/>
    <w:rsid w:val="004C2819"/>
    <w:rsid w:val="004C2B09"/>
    <w:rsid w:val="004C2BFF"/>
    <w:rsid w:val="004C2D49"/>
    <w:rsid w:val="004C2E56"/>
    <w:rsid w:val="004C3322"/>
    <w:rsid w:val="004C35F8"/>
    <w:rsid w:val="004C3DE3"/>
    <w:rsid w:val="004C4712"/>
    <w:rsid w:val="004C4B2C"/>
    <w:rsid w:val="004C55A5"/>
    <w:rsid w:val="004C5BEC"/>
    <w:rsid w:val="004C686D"/>
    <w:rsid w:val="004C696F"/>
    <w:rsid w:val="004C69C2"/>
    <w:rsid w:val="004C6D69"/>
    <w:rsid w:val="004C736D"/>
    <w:rsid w:val="004C7D85"/>
    <w:rsid w:val="004D045D"/>
    <w:rsid w:val="004D0A5D"/>
    <w:rsid w:val="004D0DF1"/>
    <w:rsid w:val="004D1DBB"/>
    <w:rsid w:val="004D1FC4"/>
    <w:rsid w:val="004D2A2E"/>
    <w:rsid w:val="004D2B2D"/>
    <w:rsid w:val="004D2E13"/>
    <w:rsid w:val="004D2FA1"/>
    <w:rsid w:val="004D3409"/>
    <w:rsid w:val="004D4D19"/>
    <w:rsid w:val="004D51AB"/>
    <w:rsid w:val="004D5364"/>
    <w:rsid w:val="004D5688"/>
    <w:rsid w:val="004D59D7"/>
    <w:rsid w:val="004D6A57"/>
    <w:rsid w:val="004D6C27"/>
    <w:rsid w:val="004D72EC"/>
    <w:rsid w:val="004D73DF"/>
    <w:rsid w:val="004E0181"/>
    <w:rsid w:val="004E0B1D"/>
    <w:rsid w:val="004E1111"/>
    <w:rsid w:val="004E4088"/>
    <w:rsid w:val="004E4324"/>
    <w:rsid w:val="004E4F03"/>
    <w:rsid w:val="004E5918"/>
    <w:rsid w:val="004E5EF0"/>
    <w:rsid w:val="004E666F"/>
    <w:rsid w:val="004E684F"/>
    <w:rsid w:val="004E6F5B"/>
    <w:rsid w:val="004F0363"/>
    <w:rsid w:val="004F22BD"/>
    <w:rsid w:val="004F2786"/>
    <w:rsid w:val="004F3F5A"/>
    <w:rsid w:val="004F518F"/>
    <w:rsid w:val="004F53E9"/>
    <w:rsid w:val="004F60FA"/>
    <w:rsid w:val="004F673E"/>
    <w:rsid w:val="004F6BA2"/>
    <w:rsid w:val="004F6BFC"/>
    <w:rsid w:val="004F6DB4"/>
    <w:rsid w:val="004F70E8"/>
    <w:rsid w:val="004F765E"/>
    <w:rsid w:val="005001E7"/>
    <w:rsid w:val="00500211"/>
    <w:rsid w:val="0050159E"/>
    <w:rsid w:val="0050190B"/>
    <w:rsid w:val="00502570"/>
    <w:rsid w:val="005026F6"/>
    <w:rsid w:val="0050302A"/>
    <w:rsid w:val="00503178"/>
    <w:rsid w:val="00503248"/>
    <w:rsid w:val="00504263"/>
    <w:rsid w:val="00504812"/>
    <w:rsid w:val="00505190"/>
    <w:rsid w:val="00505BC9"/>
    <w:rsid w:val="00505D35"/>
    <w:rsid w:val="00506B78"/>
    <w:rsid w:val="00507509"/>
    <w:rsid w:val="00507C72"/>
    <w:rsid w:val="00507F74"/>
    <w:rsid w:val="0051026F"/>
    <w:rsid w:val="00510717"/>
    <w:rsid w:val="005108A9"/>
    <w:rsid w:val="005111DC"/>
    <w:rsid w:val="005116A9"/>
    <w:rsid w:val="005117C3"/>
    <w:rsid w:val="00511B0E"/>
    <w:rsid w:val="005130C8"/>
    <w:rsid w:val="00513AD4"/>
    <w:rsid w:val="00513C47"/>
    <w:rsid w:val="00513D46"/>
    <w:rsid w:val="0051451F"/>
    <w:rsid w:val="00514586"/>
    <w:rsid w:val="00514A92"/>
    <w:rsid w:val="00514AD8"/>
    <w:rsid w:val="00514F2A"/>
    <w:rsid w:val="0051576F"/>
    <w:rsid w:val="00515859"/>
    <w:rsid w:val="00515DC6"/>
    <w:rsid w:val="00516300"/>
    <w:rsid w:val="00516AB9"/>
    <w:rsid w:val="005177AA"/>
    <w:rsid w:val="00517D0E"/>
    <w:rsid w:val="005207E0"/>
    <w:rsid w:val="0052087E"/>
    <w:rsid w:val="00520D95"/>
    <w:rsid w:val="00520EAA"/>
    <w:rsid w:val="00521B28"/>
    <w:rsid w:val="00521CF4"/>
    <w:rsid w:val="00521D95"/>
    <w:rsid w:val="0052323B"/>
    <w:rsid w:val="005232DE"/>
    <w:rsid w:val="00523E05"/>
    <w:rsid w:val="00523E1C"/>
    <w:rsid w:val="00523FEC"/>
    <w:rsid w:val="00524352"/>
    <w:rsid w:val="0052477C"/>
    <w:rsid w:val="00524810"/>
    <w:rsid w:val="005248C2"/>
    <w:rsid w:val="00524962"/>
    <w:rsid w:val="00524E43"/>
    <w:rsid w:val="005261EC"/>
    <w:rsid w:val="00526F32"/>
    <w:rsid w:val="0052732B"/>
    <w:rsid w:val="005273DC"/>
    <w:rsid w:val="00527AB2"/>
    <w:rsid w:val="0053033D"/>
    <w:rsid w:val="00530CC8"/>
    <w:rsid w:val="005316AE"/>
    <w:rsid w:val="00531B49"/>
    <w:rsid w:val="00531DF6"/>
    <w:rsid w:val="005329DD"/>
    <w:rsid w:val="00533452"/>
    <w:rsid w:val="005344A4"/>
    <w:rsid w:val="005345BC"/>
    <w:rsid w:val="00534B49"/>
    <w:rsid w:val="00534C2B"/>
    <w:rsid w:val="00535024"/>
    <w:rsid w:val="00535092"/>
    <w:rsid w:val="005359F8"/>
    <w:rsid w:val="0053613E"/>
    <w:rsid w:val="00536A35"/>
    <w:rsid w:val="00536F01"/>
    <w:rsid w:val="0053744E"/>
    <w:rsid w:val="00537726"/>
    <w:rsid w:val="00537C25"/>
    <w:rsid w:val="005403BF"/>
    <w:rsid w:val="00543680"/>
    <w:rsid w:val="00543C24"/>
    <w:rsid w:val="0054436A"/>
    <w:rsid w:val="00544429"/>
    <w:rsid w:val="00544D39"/>
    <w:rsid w:val="005456D5"/>
    <w:rsid w:val="00546000"/>
    <w:rsid w:val="00546188"/>
    <w:rsid w:val="005464C4"/>
    <w:rsid w:val="005467A6"/>
    <w:rsid w:val="005469DB"/>
    <w:rsid w:val="00546A13"/>
    <w:rsid w:val="00546A7F"/>
    <w:rsid w:val="00547CA0"/>
    <w:rsid w:val="00547E8A"/>
    <w:rsid w:val="005501F4"/>
    <w:rsid w:val="005507EE"/>
    <w:rsid w:val="00551543"/>
    <w:rsid w:val="005515B7"/>
    <w:rsid w:val="00551806"/>
    <w:rsid w:val="00551E35"/>
    <w:rsid w:val="00551E69"/>
    <w:rsid w:val="00552599"/>
    <w:rsid w:val="00552BCD"/>
    <w:rsid w:val="00552D44"/>
    <w:rsid w:val="00552E9E"/>
    <w:rsid w:val="005533BB"/>
    <w:rsid w:val="00553F4C"/>
    <w:rsid w:val="005549D1"/>
    <w:rsid w:val="0055529B"/>
    <w:rsid w:val="00555E63"/>
    <w:rsid w:val="005561FA"/>
    <w:rsid w:val="005565A3"/>
    <w:rsid w:val="00556D5D"/>
    <w:rsid w:val="00556E2F"/>
    <w:rsid w:val="005573C9"/>
    <w:rsid w:val="005573E1"/>
    <w:rsid w:val="00557A2D"/>
    <w:rsid w:val="0056040D"/>
    <w:rsid w:val="0056049B"/>
    <w:rsid w:val="00561806"/>
    <w:rsid w:val="005619A7"/>
    <w:rsid w:val="00561D12"/>
    <w:rsid w:val="00562028"/>
    <w:rsid w:val="00563147"/>
    <w:rsid w:val="0056318B"/>
    <w:rsid w:val="00563577"/>
    <w:rsid w:val="0056404F"/>
    <w:rsid w:val="005644FE"/>
    <w:rsid w:val="00565FB7"/>
    <w:rsid w:val="00566636"/>
    <w:rsid w:val="00566722"/>
    <w:rsid w:val="00566996"/>
    <w:rsid w:val="00566EF9"/>
    <w:rsid w:val="00567097"/>
    <w:rsid w:val="00570155"/>
    <w:rsid w:val="0057170E"/>
    <w:rsid w:val="00571829"/>
    <w:rsid w:val="00571E38"/>
    <w:rsid w:val="00572903"/>
    <w:rsid w:val="0057320D"/>
    <w:rsid w:val="00573D51"/>
    <w:rsid w:val="00573F0F"/>
    <w:rsid w:val="00576334"/>
    <w:rsid w:val="005768E0"/>
    <w:rsid w:val="00576BCB"/>
    <w:rsid w:val="005771C4"/>
    <w:rsid w:val="005775EC"/>
    <w:rsid w:val="005802CE"/>
    <w:rsid w:val="0058042C"/>
    <w:rsid w:val="00580CC4"/>
    <w:rsid w:val="00580D88"/>
    <w:rsid w:val="0058183F"/>
    <w:rsid w:val="00581D56"/>
    <w:rsid w:val="0058244A"/>
    <w:rsid w:val="00582852"/>
    <w:rsid w:val="005831C0"/>
    <w:rsid w:val="0058339E"/>
    <w:rsid w:val="005836FF"/>
    <w:rsid w:val="00583FEB"/>
    <w:rsid w:val="00584D06"/>
    <w:rsid w:val="00584DFD"/>
    <w:rsid w:val="005851B3"/>
    <w:rsid w:val="005852C2"/>
    <w:rsid w:val="0058607F"/>
    <w:rsid w:val="00586B7B"/>
    <w:rsid w:val="00586D68"/>
    <w:rsid w:val="005872D8"/>
    <w:rsid w:val="00587704"/>
    <w:rsid w:val="005903B3"/>
    <w:rsid w:val="005906B1"/>
    <w:rsid w:val="0059094A"/>
    <w:rsid w:val="00590B9D"/>
    <w:rsid w:val="00592B02"/>
    <w:rsid w:val="00592DF6"/>
    <w:rsid w:val="00592EED"/>
    <w:rsid w:val="00593F03"/>
    <w:rsid w:val="0059470A"/>
    <w:rsid w:val="00594D1A"/>
    <w:rsid w:val="00594E78"/>
    <w:rsid w:val="00594ED1"/>
    <w:rsid w:val="00595305"/>
    <w:rsid w:val="00595970"/>
    <w:rsid w:val="00595D1C"/>
    <w:rsid w:val="00597CC3"/>
    <w:rsid w:val="00597D30"/>
    <w:rsid w:val="00597D49"/>
    <w:rsid w:val="005A01F2"/>
    <w:rsid w:val="005A1073"/>
    <w:rsid w:val="005A1E3E"/>
    <w:rsid w:val="005A2EE9"/>
    <w:rsid w:val="005A3F1B"/>
    <w:rsid w:val="005A50AE"/>
    <w:rsid w:val="005A586B"/>
    <w:rsid w:val="005A6147"/>
    <w:rsid w:val="005A782D"/>
    <w:rsid w:val="005A796D"/>
    <w:rsid w:val="005A7E89"/>
    <w:rsid w:val="005B03FA"/>
    <w:rsid w:val="005B06C6"/>
    <w:rsid w:val="005B0C03"/>
    <w:rsid w:val="005B0EA8"/>
    <w:rsid w:val="005B1117"/>
    <w:rsid w:val="005B1D08"/>
    <w:rsid w:val="005B2681"/>
    <w:rsid w:val="005B2707"/>
    <w:rsid w:val="005B2D57"/>
    <w:rsid w:val="005B30E3"/>
    <w:rsid w:val="005B3CA3"/>
    <w:rsid w:val="005B407F"/>
    <w:rsid w:val="005B4733"/>
    <w:rsid w:val="005B4C6D"/>
    <w:rsid w:val="005B4D4E"/>
    <w:rsid w:val="005B5498"/>
    <w:rsid w:val="005B5529"/>
    <w:rsid w:val="005B5B5F"/>
    <w:rsid w:val="005B5BD2"/>
    <w:rsid w:val="005B5DC8"/>
    <w:rsid w:val="005B62E6"/>
    <w:rsid w:val="005B6822"/>
    <w:rsid w:val="005C007D"/>
    <w:rsid w:val="005C0700"/>
    <w:rsid w:val="005C0A2E"/>
    <w:rsid w:val="005C0BD8"/>
    <w:rsid w:val="005C19C5"/>
    <w:rsid w:val="005C20D8"/>
    <w:rsid w:val="005C3071"/>
    <w:rsid w:val="005C3236"/>
    <w:rsid w:val="005C338D"/>
    <w:rsid w:val="005C4D6C"/>
    <w:rsid w:val="005C4EFE"/>
    <w:rsid w:val="005C560D"/>
    <w:rsid w:val="005C5681"/>
    <w:rsid w:val="005C5737"/>
    <w:rsid w:val="005C68B3"/>
    <w:rsid w:val="005C6BC6"/>
    <w:rsid w:val="005C6BE2"/>
    <w:rsid w:val="005C6E92"/>
    <w:rsid w:val="005C721B"/>
    <w:rsid w:val="005C76FE"/>
    <w:rsid w:val="005D06A8"/>
    <w:rsid w:val="005D0A1C"/>
    <w:rsid w:val="005D0A4C"/>
    <w:rsid w:val="005D3569"/>
    <w:rsid w:val="005D379B"/>
    <w:rsid w:val="005D3B9E"/>
    <w:rsid w:val="005D40F5"/>
    <w:rsid w:val="005D414F"/>
    <w:rsid w:val="005D5AC0"/>
    <w:rsid w:val="005D5C33"/>
    <w:rsid w:val="005D5F8F"/>
    <w:rsid w:val="005D6242"/>
    <w:rsid w:val="005D6799"/>
    <w:rsid w:val="005D6BE7"/>
    <w:rsid w:val="005D6D73"/>
    <w:rsid w:val="005D7203"/>
    <w:rsid w:val="005D78C0"/>
    <w:rsid w:val="005E1850"/>
    <w:rsid w:val="005E1C08"/>
    <w:rsid w:val="005E1F1A"/>
    <w:rsid w:val="005E2347"/>
    <w:rsid w:val="005E23AB"/>
    <w:rsid w:val="005E276F"/>
    <w:rsid w:val="005E2F7E"/>
    <w:rsid w:val="005E33C1"/>
    <w:rsid w:val="005E4368"/>
    <w:rsid w:val="005E54BD"/>
    <w:rsid w:val="005E5C5E"/>
    <w:rsid w:val="005E66C3"/>
    <w:rsid w:val="005E68F1"/>
    <w:rsid w:val="005E69F9"/>
    <w:rsid w:val="005E7370"/>
    <w:rsid w:val="005E742B"/>
    <w:rsid w:val="005E7996"/>
    <w:rsid w:val="005F0C79"/>
    <w:rsid w:val="005F0DC7"/>
    <w:rsid w:val="005F2316"/>
    <w:rsid w:val="005F23A4"/>
    <w:rsid w:val="005F3358"/>
    <w:rsid w:val="005F4303"/>
    <w:rsid w:val="005F514C"/>
    <w:rsid w:val="005F561C"/>
    <w:rsid w:val="005F5FFE"/>
    <w:rsid w:val="005F61C8"/>
    <w:rsid w:val="005F675F"/>
    <w:rsid w:val="005F6F28"/>
    <w:rsid w:val="005F7299"/>
    <w:rsid w:val="00600440"/>
    <w:rsid w:val="00600A88"/>
    <w:rsid w:val="00600AAD"/>
    <w:rsid w:val="00600D3B"/>
    <w:rsid w:val="00600EE4"/>
    <w:rsid w:val="006012F8"/>
    <w:rsid w:val="00601516"/>
    <w:rsid w:val="006018C7"/>
    <w:rsid w:val="006018F9"/>
    <w:rsid w:val="006023C7"/>
    <w:rsid w:val="00602A83"/>
    <w:rsid w:val="00602D3B"/>
    <w:rsid w:val="00603C24"/>
    <w:rsid w:val="00604E22"/>
    <w:rsid w:val="006065BE"/>
    <w:rsid w:val="00606FB6"/>
    <w:rsid w:val="0060730C"/>
    <w:rsid w:val="00607483"/>
    <w:rsid w:val="00607F65"/>
    <w:rsid w:val="006104FB"/>
    <w:rsid w:val="00610BCA"/>
    <w:rsid w:val="00611FFD"/>
    <w:rsid w:val="0061297C"/>
    <w:rsid w:val="006140D5"/>
    <w:rsid w:val="006147A9"/>
    <w:rsid w:val="00614DAE"/>
    <w:rsid w:val="006151F4"/>
    <w:rsid w:val="006164A4"/>
    <w:rsid w:val="00616E7C"/>
    <w:rsid w:val="00616EE2"/>
    <w:rsid w:val="00617D54"/>
    <w:rsid w:val="00620258"/>
    <w:rsid w:val="006208B2"/>
    <w:rsid w:val="006214BE"/>
    <w:rsid w:val="00621D65"/>
    <w:rsid w:val="006221DB"/>
    <w:rsid w:val="0062268B"/>
    <w:rsid w:val="00622BD5"/>
    <w:rsid w:val="00622DE3"/>
    <w:rsid w:val="00623740"/>
    <w:rsid w:val="00623790"/>
    <w:rsid w:val="00623A31"/>
    <w:rsid w:val="00623FFE"/>
    <w:rsid w:val="00625071"/>
    <w:rsid w:val="00625335"/>
    <w:rsid w:val="006253C3"/>
    <w:rsid w:val="00625452"/>
    <w:rsid w:val="00625B6D"/>
    <w:rsid w:val="00625CE3"/>
    <w:rsid w:val="00625D69"/>
    <w:rsid w:val="00626720"/>
    <w:rsid w:val="00626E24"/>
    <w:rsid w:val="006271AA"/>
    <w:rsid w:val="006277B3"/>
    <w:rsid w:val="006309FB"/>
    <w:rsid w:val="00630BA7"/>
    <w:rsid w:val="006312B2"/>
    <w:rsid w:val="00631790"/>
    <w:rsid w:val="0063181B"/>
    <w:rsid w:val="00631A1F"/>
    <w:rsid w:val="00631B64"/>
    <w:rsid w:val="00631CBC"/>
    <w:rsid w:val="006320C8"/>
    <w:rsid w:val="006322C2"/>
    <w:rsid w:val="0063235C"/>
    <w:rsid w:val="006324CD"/>
    <w:rsid w:val="006326D3"/>
    <w:rsid w:val="006331C0"/>
    <w:rsid w:val="006333CD"/>
    <w:rsid w:val="0063343C"/>
    <w:rsid w:val="006336B7"/>
    <w:rsid w:val="00633B2A"/>
    <w:rsid w:val="00633C1A"/>
    <w:rsid w:val="00634607"/>
    <w:rsid w:val="00634659"/>
    <w:rsid w:val="00634E42"/>
    <w:rsid w:val="0063642D"/>
    <w:rsid w:val="00636F01"/>
    <w:rsid w:val="00636F25"/>
    <w:rsid w:val="00640A4F"/>
    <w:rsid w:val="006415D1"/>
    <w:rsid w:val="00641C64"/>
    <w:rsid w:val="00643948"/>
    <w:rsid w:val="00643BD4"/>
    <w:rsid w:val="00643DAA"/>
    <w:rsid w:val="00644A60"/>
    <w:rsid w:val="00645AED"/>
    <w:rsid w:val="00645F6E"/>
    <w:rsid w:val="00645F9E"/>
    <w:rsid w:val="006462C1"/>
    <w:rsid w:val="006464B4"/>
    <w:rsid w:val="00647420"/>
    <w:rsid w:val="0064748F"/>
    <w:rsid w:val="00647B97"/>
    <w:rsid w:val="00647C68"/>
    <w:rsid w:val="00650038"/>
    <w:rsid w:val="006504C5"/>
    <w:rsid w:val="00650B90"/>
    <w:rsid w:val="00650CDE"/>
    <w:rsid w:val="00651752"/>
    <w:rsid w:val="00651B73"/>
    <w:rsid w:val="006527FE"/>
    <w:rsid w:val="006529F8"/>
    <w:rsid w:val="00652E50"/>
    <w:rsid w:val="00653505"/>
    <w:rsid w:val="0065383B"/>
    <w:rsid w:val="006539DB"/>
    <w:rsid w:val="0065474E"/>
    <w:rsid w:val="00654A37"/>
    <w:rsid w:val="00654DA0"/>
    <w:rsid w:val="0065578A"/>
    <w:rsid w:val="006557D1"/>
    <w:rsid w:val="00657570"/>
    <w:rsid w:val="0065785D"/>
    <w:rsid w:val="00657B0E"/>
    <w:rsid w:val="00660888"/>
    <w:rsid w:val="00660DD1"/>
    <w:rsid w:val="00661EFC"/>
    <w:rsid w:val="00661F9F"/>
    <w:rsid w:val="00662492"/>
    <w:rsid w:val="00663744"/>
    <w:rsid w:val="006638CF"/>
    <w:rsid w:val="006640A9"/>
    <w:rsid w:val="00665A06"/>
    <w:rsid w:val="00665FE8"/>
    <w:rsid w:val="00666C96"/>
    <w:rsid w:val="0066730B"/>
    <w:rsid w:val="00667A8F"/>
    <w:rsid w:val="00670562"/>
    <w:rsid w:val="006707F1"/>
    <w:rsid w:val="00670835"/>
    <w:rsid w:val="00670B52"/>
    <w:rsid w:val="006716BF"/>
    <w:rsid w:val="00671D75"/>
    <w:rsid w:val="006720D9"/>
    <w:rsid w:val="00673736"/>
    <w:rsid w:val="006738F2"/>
    <w:rsid w:val="006743DD"/>
    <w:rsid w:val="006747AB"/>
    <w:rsid w:val="0067511D"/>
    <w:rsid w:val="0067524F"/>
    <w:rsid w:val="00675F8E"/>
    <w:rsid w:val="00676C7E"/>
    <w:rsid w:val="006771CC"/>
    <w:rsid w:val="00677314"/>
    <w:rsid w:val="006775E5"/>
    <w:rsid w:val="00677FCC"/>
    <w:rsid w:val="00680A65"/>
    <w:rsid w:val="00680C30"/>
    <w:rsid w:val="0068115D"/>
    <w:rsid w:val="006812F3"/>
    <w:rsid w:val="00681AB9"/>
    <w:rsid w:val="00681BD8"/>
    <w:rsid w:val="006836D3"/>
    <w:rsid w:val="00683874"/>
    <w:rsid w:val="006838DF"/>
    <w:rsid w:val="0068419D"/>
    <w:rsid w:val="006846BD"/>
    <w:rsid w:val="0068534B"/>
    <w:rsid w:val="00685D0B"/>
    <w:rsid w:val="0068654D"/>
    <w:rsid w:val="00686845"/>
    <w:rsid w:val="0068790A"/>
    <w:rsid w:val="00687A69"/>
    <w:rsid w:val="00690725"/>
    <w:rsid w:val="00691147"/>
    <w:rsid w:val="006914C5"/>
    <w:rsid w:val="00691EDC"/>
    <w:rsid w:val="00691F9D"/>
    <w:rsid w:val="00691FB4"/>
    <w:rsid w:val="006924CC"/>
    <w:rsid w:val="006930B8"/>
    <w:rsid w:val="006932EE"/>
    <w:rsid w:val="0069332B"/>
    <w:rsid w:val="00693397"/>
    <w:rsid w:val="00693399"/>
    <w:rsid w:val="00693B15"/>
    <w:rsid w:val="006945C8"/>
    <w:rsid w:val="006947B7"/>
    <w:rsid w:val="00694B98"/>
    <w:rsid w:val="00695372"/>
    <w:rsid w:val="006955C3"/>
    <w:rsid w:val="00695831"/>
    <w:rsid w:val="006959AA"/>
    <w:rsid w:val="00695BEA"/>
    <w:rsid w:val="00695CCA"/>
    <w:rsid w:val="006965AB"/>
    <w:rsid w:val="00696628"/>
    <w:rsid w:val="00696794"/>
    <w:rsid w:val="00696839"/>
    <w:rsid w:val="00696BDF"/>
    <w:rsid w:val="006972BE"/>
    <w:rsid w:val="006A03CB"/>
    <w:rsid w:val="006A0430"/>
    <w:rsid w:val="006A17B1"/>
    <w:rsid w:val="006A1B90"/>
    <w:rsid w:val="006A1C88"/>
    <w:rsid w:val="006A2163"/>
    <w:rsid w:val="006A3089"/>
    <w:rsid w:val="006A3AD5"/>
    <w:rsid w:val="006A3B57"/>
    <w:rsid w:val="006A4186"/>
    <w:rsid w:val="006A6851"/>
    <w:rsid w:val="006A7072"/>
    <w:rsid w:val="006A7456"/>
    <w:rsid w:val="006A7A53"/>
    <w:rsid w:val="006A7B99"/>
    <w:rsid w:val="006A7BA3"/>
    <w:rsid w:val="006A7C57"/>
    <w:rsid w:val="006A7F52"/>
    <w:rsid w:val="006B09D9"/>
    <w:rsid w:val="006B12FC"/>
    <w:rsid w:val="006B23E3"/>
    <w:rsid w:val="006B256C"/>
    <w:rsid w:val="006B25FC"/>
    <w:rsid w:val="006B2A46"/>
    <w:rsid w:val="006B2D48"/>
    <w:rsid w:val="006B2FF6"/>
    <w:rsid w:val="006B36DB"/>
    <w:rsid w:val="006B374D"/>
    <w:rsid w:val="006B41CE"/>
    <w:rsid w:val="006B660D"/>
    <w:rsid w:val="006B6733"/>
    <w:rsid w:val="006B6F5B"/>
    <w:rsid w:val="006B7236"/>
    <w:rsid w:val="006B7FD0"/>
    <w:rsid w:val="006C07B4"/>
    <w:rsid w:val="006C199A"/>
    <w:rsid w:val="006C1C00"/>
    <w:rsid w:val="006C1E5A"/>
    <w:rsid w:val="006C21B8"/>
    <w:rsid w:val="006C26BC"/>
    <w:rsid w:val="006C3241"/>
    <w:rsid w:val="006C340D"/>
    <w:rsid w:val="006C34B9"/>
    <w:rsid w:val="006C4181"/>
    <w:rsid w:val="006C5C2B"/>
    <w:rsid w:val="006C6AD2"/>
    <w:rsid w:val="006C73F0"/>
    <w:rsid w:val="006C7662"/>
    <w:rsid w:val="006D13E2"/>
    <w:rsid w:val="006D142B"/>
    <w:rsid w:val="006D15FB"/>
    <w:rsid w:val="006D16E7"/>
    <w:rsid w:val="006D19C3"/>
    <w:rsid w:val="006D1AB3"/>
    <w:rsid w:val="006D2614"/>
    <w:rsid w:val="006D35FE"/>
    <w:rsid w:val="006D36F2"/>
    <w:rsid w:val="006D46BF"/>
    <w:rsid w:val="006D54A5"/>
    <w:rsid w:val="006D5744"/>
    <w:rsid w:val="006D616F"/>
    <w:rsid w:val="006D63FE"/>
    <w:rsid w:val="006D6499"/>
    <w:rsid w:val="006D654A"/>
    <w:rsid w:val="006D691E"/>
    <w:rsid w:val="006D6DD4"/>
    <w:rsid w:val="006D6E67"/>
    <w:rsid w:val="006D7095"/>
    <w:rsid w:val="006D726A"/>
    <w:rsid w:val="006D73AC"/>
    <w:rsid w:val="006D73D4"/>
    <w:rsid w:val="006E168E"/>
    <w:rsid w:val="006E1778"/>
    <w:rsid w:val="006E233B"/>
    <w:rsid w:val="006E27A6"/>
    <w:rsid w:val="006E3113"/>
    <w:rsid w:val="006E348F"/>
    <w:rsid w:val="006E3822"/>
    <w:rsid w:val="006E4378"/>
    <w:rsid w:val="006E52CE"/>
    <w:rsid w:val="006E5799"/>
    <w:rsid w:val="006E580F"/>
    <w:rsid w:val="006E58D7"/>
    <w:rsid w:val="006E5D17"/>
    <w:rsid w:val="006E6177"/>
    <w:rsid w:val="006E65D6"/>
    <w:rsid w:val="006E6908"/>
    <w:rsid w:val="006E6F0A"/>
    <w:rsid w:val="006E6F57"/>
    <w:rsid w:val="006F0DF4"/>
    <w:rsid w:val="006F1B2A"/>
    <w:rsid w:val="006F1F21"/>
    <w:rsid w:val="006F27BB"/>
    <w:rsid w:val="006F33E9"/>
    <w:rsid w:val="006F37E3"/>
    <w:rsid w:val="006F3AEC"/>
    <w:rsid w:val="006F3E1C"/>
    <w:rsid w:val="006F3F14"/>
    <w:rsid w:val="006F40A7"/>
    <w:rsid w:val="006F43E6"/>
    <w:rsid w:val="006F463B"/>
    <w:rsid w:val="006F4F13"/>
    <w:rsid w:val="006F53EA"/>
    <w:rsid w:val="006F5CBB"/>
    <w:rsid w:val="006F69EC"/>
    <w:rsid w:val="006F6D20"/>
    <w:rsid w:val="006F73C1"/>
    <w:rsid w:val="006F7A9F"/>
    <w:rsid w:val="0070009C"/>
    <w:rsid w:val="00700422"/>
    <w:rsid w:val="00700F10"/>
    <w:rsid w:val="00701AB6"/>
    <w:rsid w:val="00701E0C"/>
    <w:rsid w:val="0070224C"/>
    <w:rsid w:val="00702E97"/>
    <w:rsid w:val="00703329"/>
    <w:rsid w:val="00703F94"/>
    <w:rsid w:val="0070416D"/>
    <w:rsid w:val="00704243"/>
    <w:rsid w:val="00704C42"/>
    <w:rsid w:val="0070534D"/>
    <w:rsid w:val="00705758"/>
    <w:rsid w:val="0070589A"/>
    <w:rsid w:val="00705F26"/>
    <w:rsid w:val="007061BE"/>
    <w:rsid w:val="00706F27"/>
    <w:rsid w:val="00706FC6"/>
    <w:rsid w:val="007106B0"/>
    <w:rsid w:val="007113A5"/>
    <w:rsid w:val="00711DEB"/>
    <w:rsid w:val="00711E98"/>
    <w:rsid w:val="00711F29"/>
    <w:rsid w:val="007120A4"/>
    <w:rsid w:val="00712CB5"/>
    <w:rsid w:val="00713AF8"/>
    <w:rsid w:val="00713E33"/>
    <w:rsid w:val="007140C4"/>
    <w:rsid w:val="00715A61"/>
    <w:rsid w:val="00716B32"/>
    <w:rsid w:val="00716F45"/>
    <w:rsid w:val="007171AC"/>
    <w:rsid w:val="0071732C"/>
    <w:rsid w:val="007203E0"/>
    <w:rsid w:val="0072069F"/>
    <w:rsid w:val="00721754"/>
    <w:rsid w:val="007217A6"/>
    <w:rsid w:val="0072196A"/>
    <w:rsid w:val="0072221B"/>
    <w:rsid w:val="00722431"/>
    <w:rsid w:val="00723748"/>
    <w:rsid w:val="0072445A"/>
    <w:rsid w:val="00724ECC"/>
    <w:rsid w:val="00725029"/>
    <w:rsid w:val="00725AEE"/>
    <w:rsid w:val="00727305"/>
    <w:rsid w:val="007276A1"/>
    <w:rsid w:val="00727E12"/>
    <w:rsid w:val="0073045E"/>
    <w:rsid w:val="00730CC9"/>
    <w:rsid w:val="007313D7"/>
    <w:rsid w:val="0073144D"/>
    <w:rsid w:val="007314A4"/>
    <w:rsid w:val="007316E4"/>
    <w:rsid w:val="00731D25"/>
    <w:rsid w:val="007321D6"/>
    <w:rsid w:val="00732253"/>
    <w:rsid w:val="00732B96"/>
    <w:rsid w:val="00732F68"/>
    <w:rsid w:val="0073316C"/>
    <w:rsid w:val="0073363F"/>
    <w:rsid w:val="0073387D"/>
    <w:rsid w:val="007349E5"/>
    <w:rsid w:val="00734EC8"/>
    <w:rsid w:val="007363D3"/>
    <w:rsid w:val="00736743"/>
    <w:rsid w:val="00736A4A"/>
    <w:rsid w:val="00737710"/>
    <w:rsid w:val="00737B95"/>
    <w:rsid w:val="00737CA8"/>
    <w:rsid w:val="0074083C"/>
    <w:rsid w:val="00740F5C"/>
    <w:rsid w:val="00741A28"/>
    <w:rsid w:val="00741AAD"/>
    <w:rsid w:val="00742100"/>
    <w:rsid w:val="007429CE"/>
    <w:rsid w:val="00742ED9"/>
    <w:rsid w:val="007439C3"/>
    <w:rsid w:val="00743F02"/>
    <w:rsid w:val="00744A18"/>
    <w:rsid w:val="007454EF"/>
    <w:rsid w:val="00745857"/>
    <w:rsid w:val="00745B41"/>
    <w:rsid w:val="00745C49"/>
    <w:rsid w:val="00746E53"/>
    <w:rsid w:val="00747268"/>
    <w:rsid w:val="0075070D"/>
    <w:rsid w:val="0075099B"/>
    <w:rsid w:val="00750A4A"/>
    <w:rsid w:val="00750E0A"/>
    <w:rsid w:val="00751B28"/>
    <w:rsid w:val="007523E7"/>
    <w:rsid w:val="00752960"/>
    <w:rsid w:val="00752B00"/>
    <w:rsid w:val="00752C21"/>
    <w:rsid w:val="00752DDF"/>
    <w:rsid w:val="00752FD1"/>
    <w:rsid w:val="007533FB"/>
    <w:rsid w:val="00753664"/>
    <w:rsid w:val="00753E09"/>
    <w:rsid w:val="0075400B"/>
    <w:rsid w:val="007548F6"/>
    <w:rsid w:val="00754D1B"/>
    <w:rsid w:val="00755072"/>
    <w:rsid w:val="00755D07"/>
    <w:rsid w:val="00756C6B"/>
    <w:rsid w:val="00757036"/>
    <w:rsid w:val="00757B23"/>
    <w:rsid w:val="00760647"/>
    <w:rsid w:val="00760D8D"/>
    <w:rsid w:val="0076133B"/>
    <w:rsid w:val="00762119"/>
    <w:rsid w:val="0076337F"/>
    <w:rsid w:val="00763DF5"/>
    <w:rsid w:val="00763FB6"/>
    <w:rsid w:val="00764293"/>
    <w:rsid w:val="0076444C"/>
    <w:rsid w:val="00765104"/>
    <w:rsid w:val="00765553"/>
    <w:rsid w:val="00765D38"/>
    <w:rsid w:val="007669E3"/>
    <w:rsid w:val="00766BDC"/>
    <w:rsid w:val="00766F8C"/>
    <w:rsid w:val="00770727"/>
    <w:rsid w:val="00771131"/>
    <w:rsid w:val="007711BD"/>
    <w:rsid w:val="007723B1"/>
    <w:rsid w:val="0077244E"/>
    <w:rsid w:val="00772CA5"/>
    <w:rsid w:val="00772D0B"/>
    <w:rsid w:val="0077322C"/>
    <w:rsid w:val="00773259"/>
    <w:rsid w:val="00773988"/>
    <w:rsid w:val="00774FD0"/>
    <w:rsid w:val="007751EC"/>
    <w:rsid w:val="00775E1E"/>
    <w:rsid w:val="00775EE1"/>
    <w:rsid w:val="00776A32"/>
    <w:rsid w:val="007779D9"/>
    <w:rsid w:val="00777AC6"/>
    <w:rsid w:val="00777AEC"/>
    <w:rsid w:val="0078035D"/>
    <w:rsid w:val="00780D5F"/>
    <w:rsid w:val="00780EF6"/>
    <w:rsid w:val="007812A8"/>
    <w:rsid w:val="0078181A"/>
    <w:rsid w:val="007819FE"/>
    <w:rsid w:val="00781E2D"/>
    <w:rsid w:val="007820CD"/>
    <w:rsid w:val="007820D8"/>
    <w:rsid w:val="00782A61"/>
    <w:rsid w:val="00782C74"/>
    <w:rsid w:val="007830A6"/>
    <w:rsid w:val="00783211"/>
    <w:rsid w:val="007833E4"/>
    <w:rsid w:val="0078342B"/>
    <w:rsid w:val="00783468"/>
    <w:rsid w:val="00783485"/>
    <w:rsid w:val="007835C8"/>
    <w:rsid w:val="00783B57"/>
    <w:rsid w:val="007852B2"/>
    <w:rsid w:val="007861A8"/>
    <w:rsid w:val="0078672C"/>
    <w:rsid w:val="00786C99"/>
    <w:rsid w:val="00786D42"/>
    <w:rsid w:val="00787917"/>
    <w:rsid w:val="00787B45"/>
    <w:rsid w:val="00787C95"/>
    <w:rsid w:val="00790040"/>
    <w:rsid w:val="007912B4"/>
    <w:rsid w:val="0079140D"/>
    <w:rsid w:val="00791600"/>
    <w:rsid w:val="00791678"/>
    <w:rsid w:val="00792078"/>
    <w:rsid w:val="0079262C"/>
    <w:rsid w:val="007926F0"/>
    <w:rsid w:val="00792BE9"/>
    <w:rsid w:val="00793091"/>
    <w:rsid w:val="007939B3"/>
    <w:rsid w:val="00793DB4"/>
    <w:rsid w:val="00793DCE"/>
    <w:rsid w:val="0079471F"/>
    <w:rsid w:val="00794F16"/>
    <w:rsid w:val="00795603"/>
    <w:rsid w:val="00795A0C"/>
    <w:rsid w:val="00795CB7"/>
    <w:rsid w:val="00795DF8"/>
    <w:rsid w:val="007962F5"/>
    <w:rsid w:val="00796F53"/>
    <w:rsid w:val="00797133"/>
    <w:rsid w:val="00797314"/>
    <w:rsid w:val="0079750E"/>
    <w:rsid w:val="00797916"/>
    <w:rsid w:val="007A0B9E"/>
    <w:rsid w:val="007A1448"/>
    <w:rsid w:val="007A1646"/>
    <w:rsid w:val="007A176D"/>
    <w:rsid w:val="007A2091"/>
    <w:rsid w:val="007A36C9"/>
    <w:rsid w:val="007A39C6"/>
    <w:rsid w:val="007A3E0D"/>
    <w:rsid w:val="007A4340"/>
    <w:rsid w:val="007A469D"/>
    <w:rsid w:val="007A48AE"/>
    <w:rsid w:val="007A48EB"/>
    <w:rsid w:val="007A48F8"/>
    <w:rsid w:val="007A5625"/>
    <w:rsid w:val="007A57DF"/>
    <w:rsid w:val="007A597D"/>
    <w:rsid w:val="007A5FB7"/>
    <w:rsid w:val="007A600E"/>
    <w:rsid w:val="007A63A6"/>
    <w:rsid w:val="007A6466"/>
    <w:rsid w:val="007A6998"/>
    <w:rsid w:val="007A7475"/>
    <w:rsid w:val="007A7D90"/>
    <w:rsid w:val="007B088E"/>
    <w:rsid w:val="007B0A0A"/>
    <w:rsid w:val="007B0F56"/>
    <w:rsid w:val="007B1323"/>
    <w:rsid w:val="007B19CF"/>
    <w:rsid w:val="007B1E97"/>
    <w:rsid w:val="007B251D"/>
    <w:rsid w:val="007B268E"/>
    <w:rsid w:val="007B28F8"/>
    <w:rsid w:val="007B2BBB"/>
    <w:rsid w:val="007B3414"/>
    <w:rsid w:val="007B3640"/>
    <w:rsid w:val="007B3941"/>
    <w:rsid w:val="007B471F"/>
    <w:rsid w:val="007B4724"/>
    <w:rsid w:val="007B4BEC"/>
    <w:rsid w:val="007B4DEF"/>
    <w:rsid w:val="007B55CB"/>
    <w:rsid w:val="007B5DC3"/>
    <w:rsid w:val="007B5EF5"/>
    <w:rsid w:val="007B6343"/>
    <w:rsid w:val="007B64AF"/>
    <w:rsid w:val="007B6D6F"/>
    <w:rsid w:val="007B72D3"/>
    <w:rsid w:val="007B78C7"/>
    <w:rsid w:val="007B7918"/>
    <w:rsid w:val="007B7A94"/>
    <w:rsid w:val="007C007B"/>
    <w:rsid w:val="007C0F49"/>
    <w:rsid w:val="007C101A"/>
    <w:rsid w:val="007C1144"/>
    <w:rsid w:val="007C1346"/>
    <w:rsid w:val="007C14EA"/>
    <w:rsid w:val="007C1FE5"/>
    <w:rsid w:val="007C260B"/>
    <w:rsid w:val="007C27D5"/>
    <w:rsid w:val="007C31C0"/>
    <w:rsid w:val="007C31D7"/>
    <w:rsid w:val="007C32C9"/>
    <w:rsid w:val="007C348A"/>
    <w:rsid w:val="007C540C"/>
    <w:rsid w:val="007C5B85"/>
    <w:rsid w:val="007C5D21"/>
    <w:rsid w:val="007C5E37"/>
    <w:rsid w:val="007C5F84"/>
    <w:rsid w:val="007C7BC7"/>
    <w:rsid w:val="007C7CF8"/>
    <w:rsid w:val="007D0998"/>
    <w:rsid w:val="007D0CA1"/>
    <w:rsid w:val="007D18EF"/>
    <w:rsid w:val="007D1C34"/>
    <w:rsid w:val="007D1E53"/>
    <w:rsid w:val="007D256F"/>
    <w:rsid w:val="007D28F2"/>
    <w:rsid w:val="007D2EE5"/>
    <w:rsid w:val="007D35E9"/>
    <w:rsid w:val="007D3861"/>
    <w:rsid w:val="007D3886"/>
    <w:rsid w:val="007D3967"/>
    <w:rsid w:val="007D3DFD"/>
    <w:rsid w:val="007D3E2F"/>
    <w:rsid w:val="007D43CC"/>
    <w:rsid w:val="007D4417"/>
    <w:rsid w:val="007D46C9"/>
    <w:rsid w:val="007D4EFE"/>
    <w:rsid w:val="007D4F0B"/>
    <w:rsid w:val="007D5200"/>
    <w:rsid w:val="007D5478"/>
    <w:rsid w:val="007D630F"/>
    <w:rsid w:val="007D69F7"/>
    <w:rsid w:val="007D6B5E"/>
    <w:rsid w:val="007D7779"/>
    <w:rsid w:val="007E0AC9"/>
    <w:rsid w:val="007E10A8"/>
    <w:rsid w:val="007E1619"/>
    <w:rsid w:val="007E1B87"/>
    <w:rsid w:val="007E2CB0"/>
    <w:rsid w:val="007E2DBC"/>
    <w:rsid w:val="007E354C"/>
    <w:rsid w:val="007E363D"/>
    <w:rsid w:val="007E3C9B"/>
    <w:rsid w:val="007E4919"/>
    <w:rsid w:val="007E4E08"/>
    <w:rsid w:val="007E522C"/>
    <w:rsid w:val="007E5469"/>
    <w:rsid w:val="007E5592"/>
    <w:rsid w:val="007E56EA"/>
    <w:rsid w:val="007E5999"/>
    <w:rsid w:val="007E6133"/>
    <w:rsid w:val="007E6966"/>
    <w:rsid w:val="007E6A25"/>
    <w:rsid w:val="007E70BD"/>
    <w:rsid w:val="007E7137"/>
    <w:rsid w:val="007E75C2"/>
    <w:rsid w:val="007E7A8D"/>
    <w:rsid w:val="007F17F8"/>
    <w:rsid w:val="007F1DEE"/>
    <w:rsid w:val="007F2B7D"/>
    <w:rsid w:val="007F3423"/>
    <w:rsid w:val="007F3BFF"/>
    <w:rsid w:val="007F3CCF"/>
    <w:rsid w:val="007F467D"/>
    <w:rsid w:val="007F55B0"/>
    <w:rsid w:val="007F69D1"/>
    <w:rsid w:val="007F76FE"/>
    <w:rsid w:val="007F782F"/>
    <w:rsid w:val="007F785D"/>
    <w:rsid w:val="007F7BCB"/>
    <w:rsid w:val="00800CBC"/>
    <w:rsid w:val="008026FB"/>
    <w:rsid w:val="008037C5"/>
    <w:rsid w:val="00804080"/>
    <w:rsid w:val="0080439E"/>
    <w:rsid w:val="008043D3"/>
    <w:rsid w:val="00804E6D"/>
    <w:rsid w:val="0080551C"/>
    <w:rsid w:val="0080571D"/>
    <w:rsid w:val="008064AE"/>
    <w:rsid w:val="00806714"/>
    <w:rsid w:val="00807BC4"/>
    <w:rsid w:val="00807C6E"/>
    <w:rsid w:val="00807FE8"/>
    <w:rsid w:val="00810B82"/>
    <w:rsid w:val="00810DB9"/>
    <w:rsid w:val="00811584"/>
    <w:rsid w:val="008115F9"/>
    <w:rsid w:val="0081176D"/>
    <w:rsid w:val="00811F34"/>
    <w:rsid w:val="008124A1"/>
    <w:rsid w:val="00812C01"/>
    <w:rsid w:val="0081345A"/>
    <w:rsid w:val="00813902"/>
    <w:rsid w:val="00813A2B"/>
    <w:rsid w:val="00814CE8"/>
    <w:rsid w:val="008150BC"/>
    <w:rsid w:val="008158BD"/>
    <w:rsid w:val="008173B1"/>
    <w:rsid w:val="0082162B"/>
    <w:rsid w:val="00821838"/>
    <w:rsid w:val="00821891"/>
    <w:rsid w:val="00821D47"/>
    <w:rsid w:val="0082200B"/>
    <w:rsid w:val="00823033"/>
    <w:rsid w:val="00823422"/>
    <w:rsid w:val="0082385E"/>
    <w:rsid w:val="0082388A"/>
    <w:rsid w:val="00824081"/>
    <w:rsid w:val="00824A47"/>
    <w:rsid w:val="00824B26"/>
    <w:rsid w:val="00824C1D"/>
    <w:rsid w:val="00825512"/>
    <w:rsid w:val="008255E3"/>
    <w:rsid w:val="00825D86"/>
    <w:rsid w:val="00825F0E"/>
    <w:rsid w:val="0082628D"/>
    <w:rsid w:val="00826DAF"/>
    <w:rsid w:val="00827E18"/>
    <w:rsid w:val="00830BE2"/>
    <w:rsid w:val="00830BFF"/>
    <w:rsid w:val="00831388"/>
    <w:rsid w:val="00832400"/>
    <w:rsid w:val="00832716"/>
    <w:rsid w:val="00832D31"/>
    <w:rsid w:val="00833405"/>
    <w:rsid w:val="008335D8"/>
    <w:rsid w:val="00833BAC"/>
    <w:rsid w:val="00833C84"/>
    <w:rsid w:val="008343E7"/>
    <w:rsid w:val="008348D0"/>
    <w:rsid w:val="008352A9"/>
    <w:rsid w:val="0083583C"/>
    <w:rsid w:val="00835B03"/>
    <w:rsid w:val="008365E8"/>
    <w:rsid w:val="00836D5D"/>
    <w:rsid w:val="008370EB"/>
    <w:rsid w:val="008371F4"/>
    <w:rsid w:val="008373DB"/>
    <w:rsid w:val="0083764C"/>
    <w:rsid w:val="00837A4B"/>
    <w:rsid w:val="00840EA0"/>
    <w:rsid w:val="008421A2"/>
    <w:rsid w:val="008425DC"/>
    <w:rsid w:val="00842ED4"/>
    <w:rsid w:val="00843297"/>
    <w:rsid w:val="00844220"/>
    <w:rsid w:val="00844A58"/>
    <w:rsid w:val="008464A2"/>
    <w:rsid w:val="00850018"/>
    <w:rsid w:val="008509F0"/>
    <w:rsid w:val="00850C48"/>
    <w:rsid w:val="0085263C"/>
    <w:rsid w:val="0085264F"/>
    <w:rsid w:val="0085321F"/>
    <w:rsid w:val="008534DF"/>
    <w:rsid w:val="00853568"/>
    <w:rsid w:val="00853CA6"/>
    <w:rsid w:val="00853DBE"/>
    <w:rsid w:val="008540E1"/>
    <w:rsid w:val="00854A7B"/>
    <w:rsid w:val="00854B32"/>
    <w:rsid w:val="00855047"/>
    <w:rsid w:val="0085523A"/>
    <w:rsid w:val="00856225"/>
    <w:rsid w:val="00856273"/>
    <w:rsid w:val="008564DF"/>
    <w:rsid w:val="00856811"/>
    <w:rsid w:val="00857742"/>
    <w:rsid w:val="00857D10"/>
    <w:rsid w:val="00861126"/>
    <w:rsid w:val="00861943"/>
    <w:rsid w:val="00861A91"/>
    <w:rsid w:val="00861BBE"/>
    <w:rsid w:val="00861BF6"/>
    <w:rsid w:val="00861F93"/>
    <w:rsid w:val="008620F8"/>
    <w:rsid w:val="0086210C"/>
    <w:rsid w:val="00862639"/>
    <w:rsid w:val="00862D68"/>
    <w:rsid w:val="00862F61"/>
    <w:rsid w:val="00863C3C"/>
    <w:rsid w:val="008642B7"/>
    <w:rsid w:val="0086458C"/>
    <w:rsid w:val="008648CE"/>
    <w:rsid w:val="00864A48"/>
    <w:rsid w:val="00864A9D"/>
    <w:rsid w:val="00865012"/>
    <w:rsid w:val="008650D1"/>
    <w:rsid w:val="0086648D"/>
    <w:rsid w:val="00866C35"/>
    <w:rsid w:val="00866C93"/>
    <w:rsid w:val="00866D2A"/>
    <w:rsid w:val="0086716C"/>
    <w:rsid w:val="008675B2"/>
    <w:rsid w:val="00867A4A"/>
    <w:rsid w:val="00867B83"/>
    <w:rsid w:val="008705BF"/>
    <w:rsid w:val="00871834"/>
    <w:rsid w:val="00871B01"/>
    <w:rsid w:val="00871BD7"/>
    <w:rsid w:val="0087297E"/>
    <w:rsid w:val="00872B19"/>
    <w:rsid w:val="00872F9F"/>
    <w:rsid w:val="00873A5C"/>
    <w:rsid w:val="00873BE4"/>
    <w:rsid w:val="00873FFB"/>
    <w:rsid w:val="0087479A"/>
    <w:rsid w:val="008748A5"/>
    <w:rsid w:val="00874D28"/>
    <w:rsid w:val="008754EF"/>
    <w:rsid w:val="0087598D"/>
    <w:rsid w:val="00876207"/>
    <w:rsid w:val="00876658"/>
    <w:rsid w:val="00876AD6"/>
    <w:rsid w:val="00877810"/>
    <w:rsid w:val="00877D85"/>
    <w:rsid w:val="00877F1E"/>
    <w:rsid w:val="00880389"/>
    <w:rsid w:val="00880BCA"/>
    <w:rsid w:val="00881BD3"/>
    <w:rsid w:val="008831EB"/>
    <w:rsid w:val="008832D0"/>
    <w:rsid w:val="00883735"/>
    <w:rsid w:val="008837D0"/>
    <w:rsid w:val="00883923"/>
    <w:rsid w:val="00883980"/>
    <w:rsid w:val="00883EBB"/>
    <w:rsid w:val="00883ECB"/>
    <w:rsid w:val="008840F8"/>
    <w:rsid w:val="0088443B"/>
    <w:rsid w:val="00885BAC"/>
    <w:rsid w:val="008869D4"/>
    <w:rsid w:val="00886CEF"/>
    <w:rsid w:val="00887E5A"/>
    <w:rsid w:val="00890047"/>
    <w:rsid w:val="00890192"/>
    <w:rsid w:val="0089084D"/>
    <w:rsid w:val="00891455"/>
    <w:rsid w:val="00891788"/>
    <w:rsid w:val="00891C1F"/>
    <w:rsid w:val="008926E8"/>
    <w:rsid w:val="00892B1B"/>
    <w:rsid w:val="00892CDA"/>
    <w:rsid w:val="00892F54"/>
    <w:rsid w:val="00893D80"/>
    <w:rsid w:val="00893E4A"/>
    <w:rsid w:val="00893E9D"/>
    <w:rsid w:val="00895981"/>
    <w:rsid w:val="00895AC4"/>
    <w:rsid w:val="00895BBC"/>
    <w:rsid w:val="00895C91"/>
    <w:rsid w:val="00896081"/>
    <w:rsid w:val="00896285"/>
    <w:rsid w:val="008964B4"/>
    <w:rsid w:val="008965AF"/>
    <w:rsid w:val="00897A78"/>
    <w:rsid w:val="00897BD8"/>
    <w:rsid w:val="008A0DB6"/>
    <w:rsid w:val="008A1294"/>
    <w:rsid w:val="008A1FD2"/>
    <w:rsid w:val="008A27B7"/>
    <w:rsid w:val="008A2C4C"/>
    <w:rsid w:val="008A300A"/>
    <w:rsid w:val="008A31E8"/>
    <w:rsid w:val="008A398D"/>
    <w:rsid w:val="008A39F4"/>
    <w:rsid w:val="008A3BE9"/>
    <w:rsid w:val="008A43E5"/>
    <w:rsid w:val="008A4ABC"/>
    <w:rsid w:val="008A5E47"/>
    <w:rsid w:val="008A6141"/>
    <w:rsid w:val="008A645A"/>
    <w:rsid w:val="008A6912"/>
    <w:rsid w:val="008A69A9"/>
    <w:rsid w:val="008A7F26"/>
    <w:rsid w:val="008B073D"/>
    <w:rsid w:val="008B0C70"/>
    <w:rsid w:val="008B0D01"/>
    <w:rsid w:val="008B0F0A"/>
    <w:rsid w:val="008B1B36"/>
    <w:rsid w:val="008B2044"/>
    <w:rsid w:val="008B2E99"/>
    <w:rsid w:val="008B2EEC"/>
    <w:rsid w:val="008B37A8"/>
    <w:rsid w:val="008B39F3"/>
    <w:rsid w:val="008B6322"/>
    <w:rsid w:val="008B6FDE"/>
    <w:rsid w:val="008B7311"/>
    <w:rsid w:val="008B760D"/>
    <w:rsid w:val="008B7E33"/>
    <w:rsid w:val="008C2BB4"/>
    <w:rsid w:val="008C7521"/>
    <w:rsid w:val="008C792D"/>
    <w:rsid w:val="008C7A76"/>
    <w:rsid w:val="008D0A69"/>
    <w:rsid w:val="008D0B6A"/>
    <w:rsid w:val="008D13DC"/>
    <w:rsid w:val="008D1E40"/>
    <w:rsid w:val="008D214B"/>
    <w:rsid w:val="008D2C50"/>
    <w:rsid w:val="008D3734"/>
    <w:rsid w:val="008D3F06"/>
    <w:rsid w:val="008D409B"/>
    <w:rsid w:val="008D4F6B"/>
    <w:rsid w:val="008D51FE"/>
    <w:rsid w:val="008D5C2B"/>
    <w:rsid w:val="008D6522"/>
    <w:rsid w:val="008D710D"/>
    <w:rsid w:val="008D7591"/>
    <w:rsid w:val="008D7803"/>
    <w:rsid w:val="008D7E84"/>
    <w:rsid w:val="008E0164"/>
    <w:rsid w:val="008E02BC"/>
    <w:rsid w:val="008E0666"/>
    <w:rsid w:val="008E0C6D"/>
    <w:rsid w:val="008E1731"/>
    <w:rsid w:val="008E23F5"/>
    <w:rsid w:val="008E2FD5"/>
    <w:rsid w:val="008E39FB"/>
    <w:rsid w:val="008E3CE7"/>
    <w:rsid w:val="008E3D28"/>
    <w:rsid w:val="008E3F52"/>
    <w:rsid w:val="008E3F55"/>
    <w:rsid w:val="008E4A4B"/>
    <w:rsid w:val="008E4DB6"/>
    <w:rsid w:val="008E5373"/>
    <w:rsid w:val="008E5DC2"/>
    <w:rsid w:val="008E66E6"/>
    <w:rsid w:val="008E6DB1"/>
    <w:rsid w:val="008E75EC"/>
    <w:rsid w:val="008F010F"/>
    <w:rsid w:val="008F026E"/>
    <w:rsid w:val="008F12CE"/>
    <w:rsid w:val="008F13B5"/>
    <w:rsid w:val="008F326B"/>
    <w:rsid w:val="008F3896"/>
    <w:rsid w:val="008F3E3B"/>
    <w:rsid w:val="008F4606"/>
    <w:rsid w:val="008F4763"/>
    <w:rsid w:val="008F492C"/>
    <w:rsid w:val="008F4B1A"/>
    <w:rsid w:val="008F4D27"/>
    <w:rsid w:val="008F6F2F"/>
    <w:rsid w:val="008F7290"/>
    <w:rsid w:val="008F7513"/>
    <w:rsid w:val="008F75C7"/>
    <w:rsid w:val="008F7600"/>
    <w:rsid w:val="008F7BB8"/>
    <w:rsid w:val="008F7E1C"/>
    <w:rsid w:val="00900035"/>
    <w:rsid w:val="00900422"/>
    <w:rsid w:val="009007A2"/>
    <w:rsid w:val="00901D90"/>
    <w:rsid w:val="0090290C"/>
    <w:rsid w:val="00903AED"/>
    <w:rsid w:val="00904243"/>
    <w:rsid w:val="00904E66"/>
    <w:rsid w:val="00904EDA"/>
    <w:rsid w:val="009053E8"/>
    <w:rsid w:val="00905F64"/>
    <w:rsid w:val="00906C6A"/>
    <w:rsid w:val="00906DF3"/>
    <w:rsid w:val="0090772F"/>
    <w:rsid w:val="00907770"/>
    <w:rsid w:val="00910A8A"/>
    <w:rsid w:val="00910EB1"/>
    <w:rsid w:val="00911288"/>
    <w:rsid w:val="00911754"/>
    <w:rsid w:val="00911ABF"/>
    <w:rsid w:val="00911D9E"/>
    <w:rsid w:val="00911E4A"/>
    <w:rsid w:val="00911FC0"/>
    <w:rsid w:val="009121E2"/>
    <w:rsid w:val="009121E7"/>
    <w:rsid w:val="00913239"/>
    <w:rsid w:val="00913255"/>
    <w:rsid w:val="00913E02"/>
    <w:rsid w:val="0091567C"/>
    <w:rsid w:val="00916226"/>
    <w:rsid w:val="0091694A"/>
    <w:rsid w:val="00916FC5"/>
    <w:rsid w:val="009178FF"/>
    <w:rsid w:val="00917EBF"/>
    <w:rsid w:val="00920F4C"/>
    <w:rsid w:val="00921D45"/>
    <w:rsid w:val="009222E7"/>
    <w:rsid w:val="00922A81"/>
    <w:rsid w:val="00925308"/>
    <w:rsid w:val="00926424"/>
    <w:rsid w:val="0092663E"/>
    <w:rsid w:val="00927EB5"/>
    <w:rsid w:val="009301A8"/>
    <w:rsid w:val="00930B20"/>
    <w:rsid w:val="00931C7E"/>
    <w:rsid w:val="00931D14"/>
    <w:rsid w:val="00931F08"/>
    <w:rsid w:val="00932352"/>
    <w:rsid w:val="00932DF3"/>
    <w:rsid w:val="00933219"/>
    <w:rsid w:val="00933221"/>
    <w:rsid w:val="00933D14"/>
    <w:rsid w:val="00933D4E"/>
    <w:rsid w:val="009342AF"/>
    <w:rsid w:val="00934FCB"/>
    <w:rsid w:val="0093549F"/>
    <w:rsid w:val="00936249"/>
    <w:rsid w:val="00936C53"/>
    <w:rsid w:val="00936E3C"/>
    <w:rsid w:val="0093718B"/>
    <w:rsid w:val="009375C6"/>
    <w:rsid w:val="0093770D"/>
    <w:rsid w:val="00937735"/>
    <w:rsid w:val="00937D9F"/>
    <w:rsid w:val="00937FAB"/>
    <w:rsid w:val="00937FF5"/>
    <w:rsid w:val="00940E0E"/>
    <w:rsid w:val="00941127"/>
    <w:rsid w:val="0094192B"/>
    <w:rsid w:val="009420F6"/>
    <w:rsid w:val="00942271"/>
    <w:rsid w:val="00942765"/>
    <w:rsid w:val="009431FE"/>
    <w:rsid w:val="009439FF"/>
    <w:rsid w:val="0094501D"/>
    <w:rsid w:val="00945681"/>
    <w:rsid w:val="00945865"/>
    <w:rsid w:val="00945E12"/>
    <w:rsid w:val="00950930"/>
    <w:rsid w:val="009519BF"/>
    <w:rsid w:val="009522ED"/>
    <w:rsid w:val="00952BEB"/>
    <w:rsid w:val="0095319E"/>
    <w:rsid w:val="009538CF"/>
    <w:rsid w:val="00953D44"/>
    <w:rsid w:val="009543CA"/>
    <w:rsid w:val="0095469F"/>
    <w:rsid w:val="00954A2E"/>
    <w:rsid w:val="009552F5"/>
    <w:rsid w:val="00955D82"/>
    <w:rsid w:val="00956087"/>
    <w:rsid w:val="009561B8"/>
    <w:rsid w:val="009561BE"/>
    <w:rsid w:val="00956D9F"/>
    <w:rsid w:val="00956FFC"/>
    <w:rsid w:val="00957DDF"/>
    <w:rsid w:val="00960CB7"/>
    <w:rsid w:val="00960EBF"/>
    <w:rsid w:val="0096181A"/>
    <w:rsid w:val="00961D98"/>
    <w:rsid w:val="00962097"/>
    <w:rsid w:val="00962465"/>
    <w:rsid w:val="00962505"/>
    <w:rsid w:val="009646C2"/>
    <w:rsid w:val="00964791"/>
    <w:rsid w:val="00964B7C"/>
    <w:rsid w:val="00964BA2"/>
    <w:rsid w:val="009652B2"/>
    <w:rsid w:val="009670AC"/>
    <w:rsid w:val="00967191"/>
    <w:rsid w:val="00970F13"/>
    <w:rsid w:val="009712D0"/>
    <w:rsid w:val="0097153A"/>
    <w:rsid w:val="00972A87"/>
    <w:rsid w:val="00972CC2"/>
    <w:rsid w:val="00974E35"/>
    <w:rsid w:val="0097509C"/>
    <w:rsid w:val="009756E0"/>
    <w:rsid w:val="0097598F"/>
    <w:rsid w:val="00975C24"/>
    <w:rsid w:val="00975DBC"/>
    <w:rsid w:val="009766E7"/>
    <w:rsid w:val="009768D7"/>
    <w:rsid w:val="00976C52"/>
    <w:rsid w:val="00976F71"/>
    <w:rsid w:val="00977721"/>
    <w:rsid w:val="00977B27"/>
    <w:rsid w:val="00980D78"/>
    <w:rsid w:val="00982495"/>
    <w:rsid w:val="009824C3"/>
    <w:rsid w:val="00982A5C"/>
    <w:rsid w:val="00984A35"/>
    <w:rsid w:val="00984E38"/>
    <w:rsid w:val="00984FCF"/>
    <w:rsid w:val="009850ED"/>
    <w:rsid w:val="009854DB"/>
    <w:rsid w:val="0098592A"/>
    <w:rsid w:val="009859FD"/>
    <w:rsid w:val="00985A93"/>
    <w:rsid w:val="0098645A"/>
    <w:rsid w:val="00986BCA"/>
    <w:rsid w:val="009871FD"/>
    <w:rsid w:val="00987252"/>
    <w:rsid w:val="0098759C"/>
    <w:rsid w:val="00987D75"/>
    <w:rsid w:val="00987E81"/>
    <w:rsid w:val="00987E91"/>
    <w:rsid w:val="00990172"/>
    <w:rsid w:val="009901F2"/>
    <w:rsid w:val="009907CB"/>
    <w:rsid w:val="009914DB"/>
    <w:rsid w:val="009917CD"/>
    <w:rsid w:val="0099222E"/>
    <w:rsid w:val="0099227D"/>
    <w:rsid w:val="00993279"/>
    <w:rsid w:val="009934D5"/>
    <w:rsid w:val="009935BC"/>
    <w:rsid w:val="0099403F"/>
    <w:rsid w:val="00994F10"/>
    <w:rsid w:val="00994F41"/>
    <w:rsid w:val="0099563C"/>
    <w:rsid w:val="00995BA0"/>
    <w:rsid w:val="00995BCE"/>
    <w:rsid w:val="00996257"/>
    <w:rsid w:val="009963DD"/>
    <w:rsid w:val="00996B36"/>
    <w:rsid w:val="00996F70"/>
    <w:rsid w:val="009A15FB"/>
    <w:rsid w:val="009A1E1D"/>
    <w:rsid w:val="009A1EC9"/>
    <w:rsid w:val="009A20D4"/>
    <w:rsid w:val="009A3447"/>
    <w:rsid w:val="009A399B"/>
    <w:rsid w:val="009A48F6"/>
    <w:rsid w:val="009A4F10"/>
    <w:rsid w:val="009A6821"/>
    <w:rsid w:val="009A7C29"/>
    <w:rsid w:val="009B0225"/>
    <w:rsid w:val="009B0FA7"/>
    <w:rsid w:val="009B1167"/>
    <w:rsid w:val="009B1704"/>
    <w:rsid w:val="009B1850"/>
    <w:rsid w:val="009B1D7A"/>
    <w:rsid w:val="009B1F42"/>
    <w:rsid w:val="009B282E"/>
    <w:rsid w:val="009B2991"/>
    <w:rsid w:val="009B2C64"/>
    <w:rsid w:val="009B30B9"/>
    <w:rsid w:val="009B3183"/>
    <w:rsid w:val="009B3504"/>
    <w:rsid w:val="009B3619"/>
    <w:rsid w:val="009B4B5F"/>
    <w:rsid w:val="009B524B"/>
    <w:rsid w:val="009B5D0F"/>
    <w:rsid w:val="009B5FA8"/>
    <w:rsid w:val="009B669E"/>
    <w:rsid w:val="009B6757"/>
    <w:rsid w:val="009B69A0"/>
    <w:rsid w:val="009B77C5"/>
    <w:rsid w:val="009B78AF"/>
    <w:rsid w:val="009C090C"/>
    <w:rsid w:val="009C0976"/>
    <w:rsid w:val="009C0A10"/>
    <w:rsid w:val="009C0C37"/>
    <w:rsid w:val="009C1352"/>
    <w:rsid w:val="009C180D"/>
    <w:rsid w:val="009C31F9"/>
    <w:rsid w:val="009C3A9D"/>
    <w:rsid w:val="009C4440"/>
    <w:rsid w:val="009C4DBE"/>
    <w:rsid w:val="009C4E5C"/>
    <w:rsid w:val="009C5180"/>
    <w:rsid w:val="009C5B47"/>
    <w:rsid w:val="009C5F98"/>
    <w:rsid w:val="009C674E"/>
    <w:rsid w:val="009C70AB"/>
    <w:rsid w:val="009C7395"/>
    <w:rsid w:val="009D0232"/>
    <w:rsid w:val="009D1536"/>
    <w:rsid w:val="009D23AD"/>
    <w:rsid w:val="009D2745"/>
    <w:rsid w:val="009D2A2B"/>
    <w:rsid w:val="009D35E7"/>
    <w:rsid w:val="009D4264"/>
    <w:rsid w:val="009D6104"/>
    <w:rsid w:val="009D6296"/>
    <w:rsid w:val="009D65EC"/>
    <w:rsid w:val="009D6FAD"/>
    <w:rsid w:val="009D72E5"/>
    <w:rsid w:val="009E009A"/>
    <w:rsid w:val="009E00BE"/>
    <w:rsid w:val="009E01FE"/>
    <w:rsid w:val="009E1C66"/>
    <w:rsid w:val="009E2024"/>
    <w:rsid w:val="009E2EF8"/>
    <w:rsid w:val="009E3034"/>
    <w:rsid w:val="009E342D"/>
    <w:rsid w:val="009E365B"/>
    <w:rsid w:val="009E4728"/>
    <w:rsid w:val="009E51C9"/>
    <w:rsid w:val="009E52C1"/>
    <w:rsid w:val="009E5FDF"/>
    <w:rsid w:val="009E616D"/>
    <w:rsid w:val="009E63DA"/>
    <w:rsid w:val="009E7B45"/>
    <w:rsid w:val="009F1256"/>
    <w:rsid w:val="009F14A8"/>
    <w:rsid w:val="009F1D50"/>
    <w:rsid w:val="009F277B"/>
    <w:rsid w:val="009F2857"/>
    <w:rsid w:val="009F384D"/>
    <w:rsid w:val="009F4029"/>
    <w:rsid w:val="009F42D7"/>
    <w:rsid w:val="009F4DF1"/>
    <w:rsid w:val="009F4E2A"/>
    <w:rsid w:val="009F656D"/>
    <w:rsid w:val="009F6D06"/>
    <w:rsid w:val="009F6DAD"/>
    <w:rsid w:val="009F74E2"/>
    <w:rsid w:val="009F7A25"/>
    <w:rsid w:val="009F7E50"/>
    <w:rsid w:val="009F7FA3"/>
    <w:rsid w:val="00A0081F"/>
    <w:rsid w:val="00A017C4"/>
    <w:rsid w:val="00A01C49"/>
    <w:rsid w:val="00A028E8"/>
    <w:rsid w:val="00A03123"/>
    <w:rsid w:val="00A033AC"/>
    <w:rsid w:val="00A044BC"/>
    <w:rsid w:val="00A04625"/>
    <w:rsid w:val="00A063FC"/>
    <w:rsid w:val="00A066D2"/>
    <w:rsid w:val="00A06942"/>
    <w:rsid w:val="00A06C4D"/>
    <w:rsid w:val="00A079FC"/>
    <w:rsid w:val="00A07CFA"/>
    <w:rsid w:val="00A07F95"/>
    <w:rsid w:val="00A10114"/>
    <w:rsid w:val="00A10770"/>
    <w:rsid w:val="00A10D74"/>
    <w:rsid w:val="00A12006"/>
    <w:rsid w:val="00A120D5"/>
    <w:rsid w:val="00A123CC"/>
    <w:rsid w:val="00A129C7"/>
    <w:rsid w:val="00A13711"/>
    <w:rsid w:val="00A137BC"/>
    <w:rsid w:val="00A13852"/>
    <w:rsid w:val="00A13DE9"/>
    <w:rsid w:val="00A146AC"/>
    <w:rsid w:val="00A14F7B"/>
    <w:rsid w:val="00A14F7E"/>
    <w:rsid w:val="00A150F0"/>
    <w:rsid w:val="00A15513"/>
    <w:rsid w:val="00A157D3"/>
    <w:rsid w:val="00A1582F"/>
    <w:rsid w:val="00A1595B"/>
    <w:rsid w:val="00A15D08"/>
    <w:rsid w:val="00A163A7"/>
    <w:rsid w:val="00A168B3"/>
    <w:rsid w:val="00A16E38"/>
    <w:rsid w:val="00A1736E"/>
    <w:rsid w:val="00A178D8"/>
    <w:rsid w:val="00A17DA9"/>
    <w:rsid w:val="00A202A8"/>
    <w:rsid w:val="00A20566"/>
    <w:rsid w:val="00A2225E"/>
    <w:rsid w:val="00A2266E"/>
    <w:rsid w:val="00A2268B"/>
    <w:rsid w:val="00A2287F"/>
    <w:rsid w:val="00A2423B"/>
    <w:rsid w:val="00A24664"/>
    <w:rsid w:val="00A24ACA"/>
    <w:rsid w:val="00A24F96"/>
    <w:rsid w:val="00A2513D"/>
    <w:rsid w:val="00A25332"/>
    <w:rsid w:val="00A25508"/>
    <w:rsid w:val="00A25F66"/>
    <w:rsid w:val="00A25F6B"/>
    <w:rsid w:val="00A2646D"/>
    <w:rsid w:val="00A2775A"/>
    <w:rsid w:val="00A27F72"/>
    <w:rsid w:val="00A3002B"/>
    <w:rsid w:val="00A306D6"/>
    <w:rsid w:val="00A30968"/>
    <w:rsid w:val="00A30A06"/>
    <w:rsid w:val="00A30DC3"/>
    <w:rsid w:val="00A31335"/>
    <w:rsid w:val="00A32E76"/>
    <w:rsid w:val="00A33004"/>
    <w:rsid w:val="00A338BA"/>
    <w:rsid w:val="00A3416C"/>
    <w:rsid w:val="00A345CE"/>
    <w:rsid w:val="00A34810"/>
    <w:rsid w:val="00A35CE5"/>
    <w:rsid w:val="00A35E06"/>
    <w:rsid w:val="00A36224"/>
    <w:rsid w:val="00A36A28"/>
    <w:rsid w:val="00A36B79"/>
    <w:rsid w:val="00A36C75"/>
    <w:rsid w:val="00A37796"/>
    <w:rsid w:val="00A37CCC"/>
    <w:rsid w:val="00A37F53"/>
    <w:rsid w:val="00A40719"/>
    <w:rsid w:val="00A40F25"/>
    <w:rsid w:val="00A40FD3"/>
    <w:rsid w:val="00A411AD"/>
    <w:rsid w:val="00A411C9"/>
    <w:rsid w:val="00A42750"/>
    <w:rsid w:val="00A42E1B"/>
    <w:rsid w:val="00A43200"/>
    <w:rsid w:val="00A43C69"/>
    <w:rsid w:val="00A4461E"/>
    <w:rsid w:val="00A451DD"/>
    <w:rsid w:val="00A45319"/>
    <w:rsid w:val="00A458F0"/>
    <w:rsid w:val="00A46438"/>
    <w:rsid w:val="00A4659A"/>
    <w:rsid w:val="00A4782D"/>
    <w:rsid w:val="00A517AF"/>
    <w:rsid w:val="00A51E11"/>
    <w:rsid w:val="00A527E7"/>
    <w:rsid w:val="00A52F92"/>
    <w:rsid w:val="00A530AB"/>
    <w:rsid w:val="00A533A2"/>
    <w:rsid w:val="00A53402"/>
    <w:rsid w:val="00A53C0E"/>
    <w:rsid w:val="00A54D63"/>
    <w:rsid w:val="00A5533A"/>
    <w:rsid w:val="00A571A7"/>
    <w:rsid w:val="00A572EB"/>
    <w:rsid w:val="00A57583"/>
    <w:rsid w:val="00A57986"/>
    <w:rsid w:val="00A60290"/>
    <w:rsid w:val="00A603CD"/>
    <w:rsid w:val="00A61608"/>
    <w:rsid w:val="00A61D33"/>
    <w:rsid w:val="00A62077"/>
    <w:rsid w:val="00A6223A"/>
    <w:rsid w:val="00A62371"/>
    <w:rsid w:val="00A62CAB"/>
    <w:rsid w:val="00A63139"/>
    <w:rsid w:val="00A6340C"/>
    <w:rsid w:val="00A6389B"/>
    <w:rsid w:val="00A63E8B"/>
    <w:rsid w:val="00A64C67"/>
    <w:rsid w:val="00A66104"/>
    <w:rsid w:val="00A66773"/>
    <w:rsid w:val="00A667EA"/>
    <w:rsid w:val="00A66E6D"/>
    <w:rsid w:val="00A67A73"/>
    <w:rsid w:val="00A67F6B"/>
    <w:rsid w:val="00A704B7"/>
    <w:rsid w:val="00A704DE"/>
    <w:rsid w:val="00A709CC"/>
    <w:rsid w:val="00A7107C"/>
    <w:rsid w:val="00A7144D"/>
    <w:rsid w:val="00A71806"/>
    <w:rsid w:val="00A71810"/>
    <w:rsid w:val="00A72D6C"/>
    <w:rsid w:val="00A72D93"/>
    <w:rsid w:val="00A73196"/>
    <w:rsid w:val="00A73BD8"/>
    <w:rsid w:val="00A74CB2"/>
    <w:rsid w:val="00A74D17"/>
    <w:rsid w:val="00A74F40"/>
    <w:rsid w:val="00A75068"/>
    <w:rsid w:val="00A76374"/>
    <w:rsid w:val="00A7644E"/>
    <w:rsid w:val="00A765DB"/>
    <w:rsid w:val="00A76B80"/>
    <w:rsid w:val="00A77AB3"/>
    <w:rsid w:val="00A77EE1"/>
    <w:rsid w:val="00A804AC"/>
    <w:rsid w:val="00A8058C"/>
    <w:rsid w:val="00A8083F"/>
    <w:rsid w:val="00A80939"/>
    <w:rsid w:val="00A814E6"/>
    <w:rsid w:val="00A8200B"/>
    <w:rsid w:val="00A82227"/>
    <w:rsid w:val="00A8231D"/>
    <w:rsid w:val="00A82708"/>
    <w:rsid w:val="00A82A96"/>
    <w:rsid w:val="00A831C7"/>
    <w:rsid w:val="00A834CB"/>
    <w:rsid w:val="00A83E17"/>
    <w:rsid w:val="00A862D9"/>
    <w:rsid w:val="00A8696A"/>
    <w:rsid w:val="00A86B74"/>
    <w:rsid w:val="00A874A4"/>
    <w:rsid w:val="00A87B53"/>
    <w:rsid w:val="00A9005A"/>
    <w:rsid w:val="00A90320"/>
    <w:rsid w:val="00A91CEC"/>
    <w:rsid w:val="00A91FEB"/>
    <w:rsid w:val="00A9259D"/>
    <w:rsid w:val="00A925D1"/>
    <w:rsid w:val="00A92A6F"/>
    <w:rsid w:val="00A92E2F"/>
    <w:rsid w:val="00A933A6"/>
    <w:rsid w:val="00A93C1F"/>
    <w:rsid w:val="00A94490"/>
    <w:rsid w:val="00A94B5C"/>
    <w:rsid w:val="00A951CF"/>
    <w:rsid w:val="00A952FB"/>
    <w:rsid w:val="00A955CD"/>
    <w:rsid w:val="00A95D34"/>
    <w:rsid w:val="00A95D8D"/>
    <w:rsid w:val="00A9642E"/>
    <w:rsid w:val="00A97023"/>
    <w:rsid w:val="00A970EA"/>
    <w:rsid w:val="00A97F2D"/>
    <w:rsid w:val="00AA0598"/>
    <w:rsid w:val="00AA0AC2"/>
    <w:rsid w:val="00AA0AD7"/>
    <w:rsid w:val="00AA0D82"/>
    <w:rsid w:val="00AA1223"/>
    <w:rsid w:val="00AA16BB"/>
    <w:rsid w:val="00AA1BB8"/>
    <w:rsid w:val="00AA1CCE"/>
    <w:rsid w:val="00AA252A"/>
    <w:rsid w:val="00AA3C68"/>
    <w:rsid w:val="00AA3E3C"/>
    <w:rsid w:val="00AA3E44"/>
    <w:rsid w:val="00AA5AFB"/>
    <w:rsid w:val="00AA6C4D"/>
    <w:rsid w:val="00AA6C75"/>
    <w:rsid w:val="00AA6E16"/>
    <w:rsid w:val="00AA6E26"/>
    <w:rsid w:val="00AA6F89"/>
    <w:rsid w:val="00AA7028"/>
    <w:rsid w:val="00AA7D29"/>
    <w:rsid w:val="00AB0A64"/>
    <w:rsid w:val="00AB0DAB"/>
    <w:rsid w:val="00AB14B0"/>
    <w:rsid w:val="00AB171B"/>
    <w:rsid w:val="00AB22A8"/>
    <w:rsid w:val="00AB2BA4"/>
    <w:rsid w:val="00AB35B6"/>
    <w:rsid w:val="00AB385B"/>
    <w:rsid w:val="00AB3ABB"/>
    <w:rsid w:val="00AB3E6F"/>
    <w:rsid w:val="00AB44CF"/>
    <w:rsid w:val="00AB5BE3"/>
    <w:rsid w:val="00AB64F3"/>
    <w:rsid w:val="00AB7724"/>
    <w:rsid w:val="00AB7AC5"/>
    <w:rsid w:val="00AB7D5E"/>
    <w:rsid w:val="00AC027A"/>
    <w:rsid w:val="00AC02A6"/>
    <w:rsid w:val="00AC0742"/>
    <w:rsid w:val="00AC0B25"/>
    <w:rsid w:val="00AC1D8B"/>
    <w:rsid w:val="00AC1E14"/>
    <w:rsid w:val="00AC2001"/>
    <w:rsid w:val="00AC2F8B"/>
    <w:rsid w:val="00AC2F99"/>
    <w:rsid w:val="00AC31A4"/>
    <w:rsid w:val="00AC32AC"/>
    <w:rsid w:val="00AC3993"/>
    <w:rsid w:val="00AC3A00"/>
    <w:rsid w:val="00AC3B13"/>
    <w:rsid w:val="00AC4B6A"/>
    <w:rsid w:val="00AC5167"/>
    <w:rsid w:val="00AC5776"/>
    <w:rsid w:val="00AC6052"/>
    <w:rsid w:val="00AC6264"/>
    <w:rsid w:val="00AC6494"/>
    <w:rsid w:val="00AC6594"/>
    <w:rsid w:val="00AC69BC"/>
    <w:rsid w:val="00AC6DB7"/>
    <w:rsid w:val="00AC71B0"/>
    <w:rsid w:val="00AC768B"/>
    <w:rsid w:val="00AC76EC"/>
    <w:rsid w:val="00AC776B"/>
    <w:rsid w:val="00AC79F9"/>
    <w:rsid w:val="00AD0054"/>
    <w:rsid w:val="00AD0BB3"/>
    <w:rsid w:val="00AD0F94"/>
    <w:rsid w:val="00AD0FDE"/>
    <w:rsid w:val="00AD28D1"/>
    <w:rsid w:val="00AD41C2"/>
    <w:rsid w:val="00AD488E"/>
    <w:rsid w:val="00AD4CCA"/>
    <w:rsid w:val="00AD5392"/>
    <w:rsid w:val="00AD59C1"/>
    <w:rsid w:val="00AD5AF4"/>
    <w:rsid w:val="00AD6E12"/>
    <w:rsid w:val="00AD72D3"/>
    <w:rsid w:val="00AD76B6"/>
    <w:rsid w:val="00AD7716"/>
    <w:rsid w:val="00AE0096"/>
    <w:rsid w:val="00AE0B07"/>
    <w:rsid w:val="00AE0C70"/>
    <w:rsid w:val="00AE0D1A"/>
    <w:rsid w:val="00AE1985"/>
    <w:rsid w:val="00AE1E5C"/>
    <w:rsid w:val="00AE23B3"/>
    <w:rsid w:val="00AE2733"/>
    <w:rsid w:val="00AE2770"/>
    <w:rsid w:val="00AE28BE"/>
    <w:rsid w:val="00AE31D5"/>
    <w:rsid w:val="00AE41EE"/>
    <w:rsid w:val="00AE45BF"/>
    <w:rsid w:val="00AE5022"/>
    <w:rsid w:val="00AE5237"/>
    <w:rsid w:val="00AE5F5B"/>
    <w:rsid w:val="00AE6515"/>
    <w:rsid w:val="00AE6574"/>
    <w:rsid w:val="00AE7748"/>
    <w:rsid w:val="00AE7A14"/>
    <w:rsid w:val="00AE7E28"/>
    <w:rsid w:val="00AE7E65"/>
    <w:rsid w:val="00AF029E"/>
    <w:rsid w:val="00AF0341"/>
    <w:rsid w:val="00AF0883"/>
    <w:rsid w:val="00AF0A41"/>
    <w:rsid w:val="00AF0B53"/>
    <w:rsid w:val="00AF0D34"/>
    <w:rsid w:val="00AF14D9"/>
    <w:rsid w:val="00AF2455"/>
    <w:rsid w:val="00AF2DCF"/>
    <w:rsid w:val="00AF3527"/>
    <w:rsid w:val="00AF3529"/>
    <w:rsid w:val="00AF377F"/>
    <w:rsid w:val="00AF3E51"/>
    <w:rsid w:val="00AF4144"/>
    <w:rsid w:val="00AF4210"/>
    <w:rsid w:val="00AF4529"/>
    <w:rsid w:val="00AF47DC"/>
    <w:rsid w:val="00AF4D8C"/>
    <w:rsid w:val="00AF50E2"/>
    <w:rsid w:val="00AF6588"/>
    <w:rsid w:val="00AF6ACA"/>
    <w:rsid w:val="00AF738F"/>
    <w:rsid w:val="00AF7A86"/>
    <w:rsid w:val="00B008F8"/>
    <w:rsid w:val="00B00FE8"/>
    <w:rsid w:val="00B025D4"/>
    <w:rsid w:val="00B028B8"/>
    <w:rsid w:val="00B03999"/>
    <w:rsid w:val="00B03A33"/>
    <w:rsid w:val="00B03C4E"/>
    <w:rsid w:val="00B0490D"/>
    <w:rsid w:val="00B057D3"/>
    <w:rsid w:val="00B061AD"/>
    <w:rsid w:val="00B06E9B"/>
    <w:rsid w:val="00B0732D"/>
    <w:rsid w:val="00B077D3"/>
    <w:rsid w:val="00B07DA8"/>
    <w:rsid w:val="00B07F2E"/>
    <w:rsid w:val="00B114B5"/>
    <w:rsid w:val="00B11AF3"/>
    <w:rsid w:val="00B1202F"/>
    <w:rsid w:val="00B12037"/>
    <w:rsid w:val="00B1352B"/>
    <w:rsid w:val="00B13C62"/>
    <w:rsid w:val="00B14803"/>
    <w:rsid w:val="00B16054"/>
    <w:rsid w:val="00B16E0B"/>
    <w:rsid w:val="00B170C5"/>
    <w:rsid w:val="00B17110"/>
    <w:rsid w:val="00B20A5D"/>
    <w:rsid w:val="00B212F0"/>
    <w:rsid w:val="00B21B70"/>
    <w:rsid w:val="00B239E2"/>
    <w:rsid w:val="00B23E6C"/>
    <w:rsid w:val="00B23E6F"/>
    <w:rsid w:val="00B24373"/>
    <w:rsid w:val="00B243A2"/>
    <w:rsid w:val="00B24AE8"/>
    <w:rsid w:val="00B2564C"/>
    <w:rsid w:val="00B261B4"/>
    <w:rsid w:val="00B2621E"/>
    <w:rsid w:val="00B274B6"/>
    <w:rsid w:val="00B274D3"/>
    <w:rsid w:val="00B27861"/>
    <w:rsid w:val="00B30A19"/>
    <w:rsid w:val="00B30B78"/>
    <w:rsid w:val="00B30D65"/>
    <w:rsid w:val="00B3103E"/>
    <w:rsid w:val="00B311A2"/>
    <w:rsid w:val="00B31B8B"/>
    <w:rsid w:val="00B328B4"/>
    <w:rsid w:val="00B33A1F"/>
    <w:rsid w:val="00B33D86"/>
    <w:rsid w:val="00B33E85"/>
    <w:rsid w:val="00B34BEC"/>
    <w:rsid w:val="00B35348"/>
    <w:rsid w:val="00B35A86"/>
    <w:rsid w:val="00B35D10"/>
    <w:rsid w:val="00B36575"/>
    <w:rsid w:val="00B367B9"/>
    <w:rsid w:val="00B368DB"/>
    <w:rsid w:val="00B36EE9"/>
    <w:rsid w:val="00B3722F"/>
    <w:rsid w:val="00B37B56"/>
    <w:rsid w:val="00B42059"/>
    <w:rsid w:val="00B43178"/>
    <w:rsid w:val="00B43BBE"/>
    <w:rsid w:val="00B43E04"/>
    <w:rsid w:val="00B43FA8"/>
    <w:rsid w:val="00B445CE"/>
    <w:rsid w:val="00B46DFD"/>
    <w:rsid w:val="00B50304"/>
    <w:rsid w:val="00B50D21"/>
    <w:rsid w:val="00B5185D"/>
    <w:rsid w:val="00B52061"/>
    <w:rsid w:val="00B52A33"/>
    <w:rsid w:val="00B52CBC"/>
    <w:rsid w:val="00B53417"/>
    <w:rsid w:val="00B54132"/>
    <w:rsid w:val="00B542AF"/>
    <w:rsid w:val="00B544BB"/>
    <w:rsid w:val="00B5494A"/>
    <w:rsid w:val="00B549F0"/>
    <w:rsid w:val="00B54FF0"/>
    <w:rsid w:val="00B55274"/>
    <w:rsid w:val="00B56088"/>
    <w:rsid w:val="00B5644F"/>
    <w:rsid w:val="00B56521"/>
    <w:rsid w:val="00B60747"/>
    <w:rsid w:val="00B61387"/>
    <w:rsid w:val="00B62A43"/>
    <w:rsid w:val="00B637BE"/>
    <w:rsid w:val="00B63F71"/>
    <w:rsid w:val="00B643F2"/>
    <w:rsid w:val="00B6468A"/>
    <w:rsid w:val="00B65AA4"/>
    <w:rsid w:val="00B662AC"/>
    <w:rsid w:val="00B66629"/>
    <w:rsid w:val="00B666FC"/>
    <w:rsid w:val="00B66B83"/>
    <w:rsid w:val="00B66FAA"/>
    <w:rsid w:val="00B70994"/>
    <w:rsid w:val="00B7113E"/>
    <w:rsid w:val="00B711DE"/>
    <w:rsid w:val="00B71251"/>
    <w:rsid w:val="00B712A2"/>
    <w:rsid w:val="00B725A5"/>
    <w:rsid w:val="00B726AB"/>
    <w:rsid w:val="00B73914"/>
    <w:rsid w:val="00B739B8"/>
    <w:rsid w:val="00B746A1"/>
    <w:rsid w:val="00B74BDF"/>
    <w:rsid w:val="00B74CB3"/>
    <w:rsid w:val="00B754E3"/>
    <w:rsid w:val="00B75E80"/>
    <w:rsid w:val="00B76FCA"/>
    <w:rsid w:val="00B77C31"/>
    <w:rsid w:val="00B819A4"/>
    <w:rsid w:val="00B81A68"/>
    <w:rsid w:val="00B82714"/>
    <w:rsid w:val="00B82AE0"/>
    <w:rsid w:val="00B82E59"/>
    <w:rsid w:val="00B846BD"/>
    <w:rsid w:val="00B84712"/>
    <w:rsid w:val="00B84E98"/>
    <w:rsid w:val="00B85E4B"/>
    <w:rsid w:val="00B867CC"/>
    <w:rsid w:val="00B86A83"/>
    <w:rsid w:val="00B87045"/>
    <w:rsid w:val="00B870C7"/>
    <w:rsid w:val="00B90003"/>
    <w:rsid w:val="00B909E1"/>
    <w:rsid w:val="00B90CBD"/>
    <w:rsid w:val="00B910CB"/>
    <w:rsid w:val="00B91704"/>
    <w:rsid w:val="00B9228B"/>
    <w:rsid w:val="00B923A7"/>
    <w:rsid w:val="00B92DA7"/>
    <w:rsid w:val="00B93252"/>
    <w:rsid w:val="00B937DA"/>
    <w:rsid w:val="00B938AB"/>
    <w:rsid w:val="00B93CDA"/>
    <w:rsid w:val="00B94059"/>
    <w:rsid w:val="00B94071"/>
    <w:rsid w:val="00B94139"/>
    <w:rsid w:val="00B94663"/>
    <w:rsid w:val="00B955A5"/>
    <w:rsid w:val="00B95714"/>
    <w:rsid w:val="00B96088"/>
    <w:rsid w:val="00B96422"/>
    <w:rsid w:val="00B965FC"/>
    <w:rsid w:val="00B96665"/>
    <w:rsid w:val="00B9715F"/>
    <w:rsid w:val="00B97DF6"/>
    <w:rsid w:val="00B97E6F"/>
    <w:rsid w:val="00BA0264"/>
    <w:rsid w:val="00BA0303"/>
    <w:rsid w:val="00BA1041"/>
    <w:rsid w:val="00BA1179"/>
    <w:rsid w:val="00BA1933"/>
    <w:rsid w:val="00BA235A"/>
    <w:rsid w:val="00BA27EA"/>
    <w:rsid w:val="00BA2B68"/>
    <w:rsid w:val="00BA2D00"/>
    <w:rsid w:val="00BA360E"/>
    <w:rsid w:val="00BA474B"/>
    <w:rsid w:val="00BA4BE1"/>
    <w:rsid w:val="00BA4C8A"/>
    <w:rsid w:val="00BA4CE0"/>
    <w:rsid w:val="00BA5961"/>
    <w:rsid w:val="00BA5AE5"/>
    <w:rsid w:val="00BA628E"/>
    <w:rsid w:val="00BA650F"/>
    <w:rsid w:val="00BA66A7"/>
    <w:rsid w:val="00BA730F"/>
    <w:rsid w:val="00BA760D"/>
    <w:rsid w:val="00BA772E"/>
    <w:rsid w:val="00BB00B8"/>
    <w:rsid w:val="00BB05D1"/>
    <w:rsid w:val="00BB07BF"/>
    <w:rsid w:val="00BB1152"/>
    <w:rsid w:val="00BB135A"/>
    <w:rsid w:val="00BB13F1"/>
    <w:rsid w:val="00BB1F34"/>
    <w:rsid w:val="00BB3A43"/>
    <w:rsid w:val="00BB3DF6"/>
    <w:rsid w:val="00BB41EA"/>
    <w:rsid w:val="00BB4270"/>
    <w:rsid w:val="00BB4297"/>
    <w:rsid w:val="00BB472F"/>
    <w:rsid w:val="00BB48AA"/>
    <w:rsid w:val="00BB5C4A"/>
    <w:rsid w:val="00BB5D16"/>
    <w:rsid w:val="00BB6750"/>
    <w:rsid w:val="00BB6B96"/>
    <w:rsid w:val="00BB72F4"/>
    <w:rsid w:val="00BB7384"/>
    <w:rsid w:val="00BB783F"/>
    <w:rsid w:val="00BB7930"/>
    <w:rsid w:val="00BB79D9"/>
    <w:rsid w:val="00BB7EB4"/>
    <w:rsid w:val="00BC07C1"/>
    <w:rsid w:val="00BC0CDA"/>
    <w:rsid w:val="00BC1A3B"/>
    <w:rsid w:val="00BC1A88"/>
    <w:rsid w:val="00BC2402"/>
    <w:rsid w:val="00BC2F2E"/>
    <w:rsid w:val="00BC32BB"/>
    <w:rsid w:val="00BC32CD"/>
    <w:rsid w:val="00BC331C"/>
    <w:rsid w:val="00BC39B7"/>
    <w:rsid w:val="00BC3B93"/>
    <w:rsid w:val="00BC43CA"/>
    <w:rsid w:val="00BC447E"/>
    <w:rsid w:val="00BC4819"/>
    <w:rsid w:val="00BC4AC7"/>
    <w:rsid w:val="00BC4F5A"/>
    <w:rsid w:val="00BC5055"/>
    <w:rsid w:val="00BC51C7"/>
    <w:rsid w:val="00BC5568"/>
    <w:rsid w:val="00BC6685"/>
    <w:rsid w:val="00BC78A8"/>
    <w:rsid w:val="00BD06FE"/>
    <w:rsid w:val="00BD08D5"/>
    <w:rsid w:val="00BD0C95"/>
    <w:rsid w:val="00BD1270"/>
    <w:rsid w:val="00BD1397"/>
    <w:rsid w:val="00BD170A"/>
    <w:rsid w:val="00BD1792"/>
    <w:rsid w:val="00BD18CA"/>
    <w:rsid w:val="00BD2209"/>
    <w:rsid w:val="00BD2440"/>
    <w:rsid w:val="00BD2B8B"/>
    <w:rsid w:val="00BD2C22"/>
    <w:rsid w:val="00BD3712"/>
    <w:rsid w:val="00BD398E"/>
    <w:rsid w:val="00BD4614"/>
    <w:rsid w:val="00BD49C1"/>
    <w:rsid w:val="00BD60D5"/>
    <w:rsid w:val="00BD6750"/>
    <w:rsid w:val="00BD6C51"/>
    <w:rsid w:val="00BD6DE3"/>
    <w:rsid w:val="00BD77F1"/>
    <w:rsid w:val="00BE0A3F"/>
    <w:rsid w:val="00BE0D1F"/>
    <w:rsid w:val="00BE10C1"/>
    <w:rsid w:val="00BE136A"/>
    <w:rsid w:val="00BE1439"/>
    <w:rsid w:val="00BE19D6"/>
    <w:rsid w:val="00BE1A1A"/>
    <w:rsid w:val="00BE1C4D"/>
    <w:rsid w:val="00BE1D36"/>
    <w:rsid w:val="00BE2055"/>
    <w:rsid w:val="00BE3219"/>
    <w:rsid w:val="00BE3804"/>
    <w:rsid w:val="00BE3BC0"/>
    <w:rsid w:val="00BE42C5"/>
    <w:rsid w:val="00BE4662"/>
    <w:rsid w:val="00BE46BD"/>
    <w:rsid w:val="00BE4D49"/>
    <w:rsid w:val="00BE55B9"/>
    <w:rsid w:val="00BE58A5"/>
    <w:rsid w:val="00BE5D8A"/>
    <w:rsid w:val="00BE5D8F"/>
    <w:rsid w:val="00BE6420"/>
    <w:rsid w:val="00BE6DD4"/>
    <w:rsid w:val="00BF0168"/>
    <w:rsid w:val="00BF03B1"/>
    <w:rsid w:val="00BF07C9"/>
    <w:rsid w:val="00BF0ADB"/>
    <w:rsid w:val="00BF105B"/>
    <w:rsid w:val="00BF1CDD"/>
    <w:rsid w:val="00BF269E"/>
    <w:rsid w:val="00BF26AA"/>
    <w:rsid w:val="00BF27F1"/>
    <w:rsid w:val="00BF2849"/>
    <w:rsid w:val="00BF3FC8"/>
    <w:rsid w:val="00BF47BA"/>
    <w:rsid w:val="00BF4BBF"/>
    <w:rsid w:val="00BF4D24"/>
    <w:rsid w:val="00BF5954"/>
    <w:rsid w:val="00BF66CD"/>
    <w:rsid w:val="00BF7215"/>
    <w:rsid w:val="00BF7A50"/>
    <w:rsid w:val="00C0034F"/>
    <w:rsid w:val="00C00CD6"/>
    <w:rsid w:val="00C00D99"/>
    <w:rsid w:val="00C00DDB"/>
    <w:rsid w:val="00C01256"/>
    <w:rsid w:val="00C0235F"/>
    <w:rsid w:val="00C026C3"/>
    <w:rsid w:val="00C0286F"/>
    <w:rsid w:val="00C03B8F"/>
    <w:rsid w:val="00C03DC3"/>
    <w:rsid w:val="00C03F9A"/>
    <w:rsid w:val="00C04138"/>
    <w:rsid w:val="00C0492D"/>
    <w:rsid w:val="00C049FD"/>
    <w:rsid w:val="00C05800"/>
    <w:rsid w:val="00C059DA"/>
    <w:rsid w:val="00C05AAD"/>
    <w:rsid w:val="00C05D33"/>
    <w:rsid w:val="00C05E53"/>
    <w:rsid w:val="00C0608C"/>
    <w:rsid w:val="00C07FF2"/>
    <w:rsid w:val="00C104B3"/>
    <w:rsid w:val="00C10931"/>
    <w:rsid w:val="00C10DCA"/>
    <w:rsid w:val="00C11A8C"/>
    <w:rsid w:val="00C121B4"/>
    <w:rsid w:val="00C123E6"/>
    <w:rsid w:val="00C129BF"/>
    <w:rsid w:val="00C12EB6"/>
    <w:rsid w:val="00C12EC8"/>
    <w:rsid w:val="00C1301B"/>
    <w:rsid w:val="00C130B9"/>
    <w:rsid w:val="00C130C3"/>
    <w:rsid w:val="00C13711"/>
    <w:rsid w:val="00C13971"/>
    <w:rsid w:val="00C13A8C"/>
    <w:rsid w:val="00C13E35"/>
    <w:rsid w:val="00C14D80"/>
    <w:rsid w:val="00C155EA"/>
    <w:rsid w:val="00C1576D"/>
    <w:rsid w:val="00C15F81"/>
    <w:rsid w:val="00C16B2C"/>
    <w:rsid w:val="00C16CBC"/>
    <w:rsid w:val="00C17BB9"/>
    <w:rsid w:val="00C17FE5"/>
    <w:rsid w:val="00C20449"/>
    <w:rsid w:val="00C20480"/>
    <w:rsid w:val="00C20544"/>
    <w:rsid w:val="00C20D57"/>
    <w:rsid w:val="00C211DE"/>
    <w:rsid w:val="00C21CD9"/>
    <w:rsid w:val="00C220BB"/>
    <w:rsid w:val="00C2264A"/>
    <w:rsid w:val="00C227D9"/>
    <w:rsid w:val="00C22D28"/>
    <w:rsid w:val="00C237E5"/>
    <w:rsid w:val="00C23A63"/>
    <w:rsid w:val="00C23F8B"/>
    <w:rsid w:val="00C24FE7"/>
    <w:rsid w:val="00C2508A"/>
    <w:rsid w:val="00C25A25"/>
    <w:rsid w:val="00C25CF5"/>
    <w:rsid w:val="00C26393"/>
    <w:rsid w:val="00C26486"/>
    <w:rsid w:val="00C26E20"/>
    <w:rsid w:val="00C27933"/>
    <w:rsid w:val="00C27936"/>
    <w:rsid w:val="00C27A37"/>
    <w:rsid w:val="00C27C37"/>
    <w:rsid w:val="00C27FC7"/>
    <w:rsid w:val="00C30832"/>
    <w:rsid w:val="00C30F64"/>
    <w:rsid w:val="00C32389"/>
    <w:rsid w:val="00C323EC"/>
    <w:rsid w:val="00C34222"/>
    <w:rsid w:val="00C349BA"/>
    <w:rsid w:val="00C34F4E"/>
    <w:rsid w:val="00C35073"/>
    <w:rsid w:val="00C35537"/>
    <w:rsid w:val="00C3634B"/>
    <w:rsid w:val="00C36565"/>
    <w:rsid w:val="00C36ACC"/>
    <w:rsid w:val="00C37642"/>
    <w:rsid w:val="00C378F5"/>
    <w:rsid w:val="00C40A2A"/>
    <w:rsid w:val="00C40B8D"/>
    <w:rsid w:val="00C40D38"/>
    <w:rsid w:val="00C41A83"/>
    <w:rsid w:val="00C41C6A"/>
    <w:rsid w:val="00C42F2D"/>
    <w:rsid w:val="00C449E9"/>
    <w:rsid w:val="00C471FC"/>
    <w:rsid w:val="00C47C28"/>
    <w:rsid w:val="00C47CB7"/>
    <w:rsid w:val="00C5101B"/>
    <w:rsid w:val="00C519B5"/>
    <w:rsid w:val="00C52D25"/>
    <w:rsid w:val="00C52D3E"/>
    <w:rsid w:val="00C52EF0"/>
    <w:rsid w:val="00C53264"/>
    <w:rsid w:val="00C537D3"/>
    <w:rsid w:val="00C5381E"/>
    <w:rsid w:val="00C53C92"/>
    <w:rsid w:val="00C53CFD"/>
    <w:rsid w:val="00C53D0D"/>
    <w:rsid w:val="00C54F0A"/>
    <w:rsid w:val="00C55837"/>
    <w:rsid w:val="00C55C22"/>
    <w:rsid w:val="00C55C96"/>
    <w:rsid w:val="00C55D9D"/>
    <w:rsid w:val="00C566B7"/>
    <w:rsid w:val="00C621C4"/>
    <w:rsid w:val="00C6230A"/>
    <w:rsid w:val="00C6235D"/>
    <w:rsid w:val="00C6252C"/>
    <w:rsid w:val="00C6265F"/>
    <w:rsid w:val="00C62714"/>
    <w:rsid w:val="00C62AA9"/>
    <w:rsid w:val="00C62BAD"/>
    <w:rsid w:val="00C63350"/>
    <w:rsid w:val="00C646E0"/>
    <w:rsid w:val="00C64A86"/>
    <w:rsid w:val="00C64B92"/>
    <w:rsid w:val="00C64E33"/>
    <w:rsid w:val="00C654E6"/>
    <w:rsid w:val="00C65631"/>
    <w:rsid w:val="00C65DC7"/>
    <w:rsid w:val="00C661DB"/>
    <w:rsid w:val="00C6631D"/>
    <w:rsid w:val="00C668EB"/>
    <w:rsid w:val="00C6695D"/>
    <w:rsid w:val="00C66990"/>
    <w:rsid w:val="00C677AC"/>
    <w:rsid w:val="00C702AD"/>
    <w:rsid w:val="00C70B58"/>
    <w:rsid w:val="00C72E14"/>
    <w:rsid w:val="00C74880"/>
    <w:rsid w:val="00C756C2"/>
    <w:rsid w:val="00C7594F"/>
    <w:rsid w:val="00C75A53"/>
    <w:rsid w:val="00C75DF3"/>
    <w:rsid w:val="00C802F7"/>
    <w:rsid w:val="00C80B3D"/>
    <w:rsid w:val="00C810A1"/>
    <w:rsid w:val="00C8135A"/>
    <w:rsid w:val="00C81713"/>
    <w:rsid w:val="00C8198C"/>
    <w:rsid w:val="00C8206F"/>
    <w:rsid w:val="00C82168"/>
    <w:rsid w:val="00C82646"/>
    <w:rsid w:val="00C829B5"/>
    <w:rsid w:val="00C83605"/>
    <w:rsid w:val="00C83F7E"/>
    <w:rsid w:val="00C842E1"/>
    <w:rsid w:val="00C848F8"/>
    <w:rsid w:val="00C84EE7"/>
    <w:rsid w:val="00C8509F"/>
    <w:rsid w:val="00C851AF"/>
    <w:rsid w:val="00C85863"/>
    <w:rsid w:val="00C85BB3"/>
    <w:rsid w:val="00C85E4C"/>
    <w:rsid w:val="00C865F1"/>
    <w:rsid w:val="00C872EC"/>
    <w:rsid w:val="00C8730C"/>
    <w:rsid w:val="00C90049"/>
    <w:rsid w:val="00C90308"/>
    <w:rsid w:val="00C909D1"/>
    <w:rsid w:val="00C90E17"/>
    <w:rsid w:val="00C91EFA"/>
    <w:rsid w:val="00C91F71"/>
    <w:rsid w:val="00C92057"/>
    <w:rsid w:val="00C926E6"/>
    <w:rsid w:val="00C932DE"/>
    <w:rsid w:val="00C9369F"/>
    <w:rsid w:val="00C93961"/>
    <w:rsid w:val="00C93A53"/>
    <w:rsid w:val="00C93C3F"/>
    <w:rsid w:val="00C940D6"/>
    <w:rsid w:val="00C94170"/>
    <w:rsid w:val="00C941CF"/>
    <w:rsid w:val="00C941E5"/>
    <w:rsid w:val="00C942E8"/>
    <w:rsid w:val="00C94A68"/>
    <w:rsid w:val="00C94D05"/>
    <w:rsid w:val="00C94D3D"/>
    <w:rsid w:val="00C95277"/>
    <w:rsid w:val="00C95A0A"/>
    <w:rsid w:val="00C95A19"/>
    <w:rsid w:val="00C95F15"/>
    <w:rsid w:val="00C96AF1"/>
    <w:rsid w:val="00C96BD8"/>
    <w:rsid w:val="00C97F04"/>
    <w:rsid w:val="00CA0241"/>
    <w:rsid w:val="00CA04CE"/>
    <w:rsid w:val="00CA06E2"/>
    <w:rsid w:val="00CA1066"/>
    <w:rsid w:val="00CA13FA"/>
    <w:rsid w:val="00CA1D49"/>
    <w:rsid w:val="00CA305E"/>
    <w:rsid w:val="00CA496A"/>
    <w:rsid w:val="00CA4D99"/>
    <w:rsid w:val="00CA6F06"/>
    <w:rsid w:val="00CA71A0"/>
    <w:rsid w:val="00CA7480"/>
    <w:rsid w:val="00CB0500"/>
    <w:rsid w:val="00CB1244"/>
    <w:rsid w:val="00CB16D0"/>
    <w:rsid w:val="00CB1ED7"/>
    <w:rsid w:val="00CB22DB"/>
    <w:rsid w:val="00CB23DA"/>
    <w:rsid w:val="00CB49F0"/>
    <w:rsid w:val="00CB4DAD"/>
    <w:rsid w:val="00CB5118"/>
    <w:rsid w:val="00CB5BB9"/>
    <w:rsid w:val="00CB659C"/>
    <w:rsid w:val="00CB71EC"/>
    <w:rsid w:val="00CB743B"/>
    <w:rsid w:val="00CB7501"/>
    <w:rsid w:val="00CB7761"/>
    <w:rsid w:val="00CB7848"/>
    <w:rsid w:val="00CC0702"/>
    <w:rsid w:val="00CC0B56"/>
    <w:rsid w:val="00CC1377"/>
    <w:rsid w:val="00CC1C6C"/>
    <w:rsid w:val="00CC26D9"/>
    <w:rsid w:val="00CC3C66"/>
    <w:rsid w:val="00CC4410"/>
    <w:rsid w:val="00CC48F7"/>
    <w:rsid w:val="00CC4D52"/>
    <w:rsid w:val="00CC4FD3"/>
    <w:rsid w:val="00CC5337"/>
    <w:rsid w:val="00CC5D0C"/>
    <w:rsid w:val="00CC615D"/>
    <w:rsid w:val="00CC63BA"/>
    <w:rsid w:val="00CC6572"/>
    <w:rsid w:val="00CC7423"/>
    <w:rsid w:val="00CC7464"/>
    <w:rsid w:val="00CD0EC7"/>
    <w:rsid w:val="00CD1524"/>
    <w:rsid w:val="00CD1C8A"/>
    <w:rsid w:val="00CD2163"/>
    <w:rsid w:val="00CD3283"/>
    <w:rsid w:val="00CD342D"/>
    <w:rsid w:val="00CD500C"/>
    <w:rsid w:val="00CD5089"/>
    <w:rsid w:val="00CD52BA"/>
    <w:rsid w:val="00CD53D3"/>
    <w:rsid w:val="00CD53DC"/>
    <w:rsid w:val="00CD5CA1"/>
    <w:rsid w:val="00CD6606"/>
    <w:rsid w:val="00CD74A0"/>
    <w:rsid w:val="00CD7A91"/>
    <w:rsid w:val="00CD7BF9"/>
    <w:rsid w:val="00CE00D2"/>
    <w:rsid w:val="00CE012B"/>
    <w:rsid w:val="00CE09C5"/>
    <w:rsid w:val="00CE0E1A"/>
    <w:rsid w:val="00CE0F60"/>
    <w:rsid w:val="00CE10E5"/>
    <w:rsid w:val="00CE13FE"/>
    <w:rsid w:val="00CE1D1A"/>
    <w:rsid w:val="00CE1F60"/>
    <w:rsid w:val="00CE26E9"/>
    <w:rsid w:val="00CE28A5"/>
    <w:rsid w:val="00CE29FE"/>
    <w:rsid w:val="00CE3825"/>
    <w:rsid w:val="00CE38FE"/>
    <w:rsid w:val="00CE3AE0"/>
    <w:rsid w:val="00CE3F0D"/>
    <w:rsid w:val="00CE4521"/>
    <w:rsid w:val="00CE49FC"/>
    <w:rsid w:val="00CE4EBB"/>
    <w:rsid w:val="00CE54BD"/>
    <w:rsid w:val="00CE5EA7"/>
    <w:rsid w:val="00CE6305"/>
    <w:rsid w:val="00CE684E"/>
    <w:rsid w:val="00CE68DD"/>
    <w:rsid w:val="00CE6B22"/>
    <w:rsid w:val="00CE7227"/>
    <w:rsid w:val="00CF0697"/>
    <w:rsid w:val="00CF1067"/>
    <w:rsid w:val="00CF133C"/>
    <w:rsid w:val="00CF24D6"/>
    <w:rsid w:val="00CF2A8F"/>
    <w:rsid w:val="00CF4106"/>
    <w:rsid w:val="00CF445D"/>
    <w:rsid w:val="00CF4538"/>
    <w:rsid w:val="00CF6213"/>
    <w:rsid w:val="00CF66EF"/>
    <w:rsid w:val="00CF6970"/>
    <w:rsid w:val="00CF6B9A"/>
    <w:rsid w:val="00CF6BE6"/>
    <w:rsid w:val="00CF79B1"/>
    <w:rsid w:val="00D0015D"/>
    <w:rsid w:val="00D01A5B"/>
    <w:rsid w:val="00D02A47"/>
    <w:rsid w:val="00D031EF"/>
    <w:rsid w:val="00D03500"/>
    <w:rsid w:val="00D03795"/>
    <w:rsid w:val="00D03D4D"/>
    <w:rsid w:val="00D04142"/>
    <w:rsid w:val="00D04253"/>
    <w:rsid w:val="00D04D63"/>
    <w:rsid w:val="00D051AE"/>
    <w:rsid w:val="00D05203"/>
    <w:rsid w:val="00D05A19"/>
    <w:rsid w:val="00D05E76"/>
    <w:rsid w:val="00D06E76"/>
    <w:rsid w:val="00D07343"/>
    <w:rsid w:val="00D10CCD"/>
    <w:rsid w:val="00D12798"/>
    <w:rsid w:val="00D13095"/>
    <w:rsid w:val="00D1353A"/>
    <w:rsid w:val="00D13613"/>
    <w:rsid w:val="00D13B59"/>
    <w:rsid w:val="00D1447B"/>
    <w:rsid w:val="00D14667"/>
    <w:rsid w:val="00D154BC"/>
    <w:rsid w:val="00D154F8"/>
    <w:rsid w:val="00D15846"/>
    <w:rsid w:val="00D1639A"/>
    <w:rsid w:val="00D20292"/>
    <w:rsid w:val="00D20841"/>
    <w:rsid w:val="00D21003"/>
    <w:rsid w:val="00D22BDB"/>
    <w:rsid w:val="00D23549"/>
    <w:rsid w:val="00D242A5"/>
    <w:rsid w:val="00D24439"/>
    <w:rsid w:val="00D24671"/>
    <w:rsid w:val="00D2482E"/>
    <w:rsid w:val="00D2501C"/>
    <w:rsid w:val="00D251C7"/>
    <w:rsid w:val="00D25EC2"/>
    <w:rsid w:val="00D26689"/>
    <w:rsid w:val="00D26C3F"/>
    <w:rsid w:val="00D26F62"/>
    <w:rsid w:val="00D27647"/>
    <w:rsid w:val="00D27684"/>
    <w:rsid w:val="00D27714"/>
    <w:rsid w:val="00D279FA"/>
    <w:rsid w:val="00D31ECF"/>
    <w:rsid w:val="00D32EB2"/>
    <w:rsid w:val="00D336E0"/>
    <w:rsid w:val="00D337D9"/>
    <w:rsid w:val="00D33F67"/>
    <w:rsid w:val="00D34EC1"/>
    <w:rsid w:val="00D3512D"/>
    <w:rsid w:val="00D35580"/>
    <w:rsid w:val="00D35637"/>
    <w:rsid w:val="00D356CA"/>
    <w:rsid w:val="00D357C0"/>
    <w:rsid w:val="00D35DBD"/>
    <w:rsid w:val="00D35E46"/>
    <w:rsid w:val="00D365FA"/>
    <w:rsid w:val="00D36DC8"/>
    <w:rsid w:val="00D36F21"/>
    <w:rsid w:val="00D3726E"/>
    <w:rsid w:val="00D400F0"/>
    <w:rsid w:val="00D4090F"/>
    <w:rsid w:val="00D4171A"/>
    <w:rsid w:val="00D4178C"/>
    <w:rsid w:val="00D429E5"/>
    <w:rsid w:val="00D430B2"/>
    <w:rsid w:val="00D4335C"/>
    <w:rsid w:val="00D438A4"/>
    <w:rsid w:val="00D43E3B"/>
    <w:rsid w:val="00D445D0"/>
    <w:rsid w:val="00D44A75"/>
    <w:rsid w:val="00D45175"/>
    <w:rsid w:val="00D45791"/>
    <w:rsid w:val="00D4677B"/>
    <w:rsid w:val="00D47951"/>
    <w:rsid w:val="00D47A2E"/>
    <w:rsid w:val="00D503AB"/>
    <w:rsid w:val="00D506B6"/>
    <w:rsid w:val="00D51A24"/>
    <w:rsid w:val="00D5434C"/>
    <w:rsid w:val="00D548B9"/>
    <w:rsid w:val="00D5529E"/>
    <w:rsid w:val="00D56686"/>
    <w:rsid w:val="00D56C2D"/>
    <w:rsid w:val="00D5713F"/>
    <w:rsid w:val="00D57B91"/>
    <w:rsid w:val="00D60747"/>
    <w:rsid w:val="00D60BE0"/>
    <w:rsid w:val="00D60BEE"/>
    <w:rsid w:val="00D6268E"/>
    <w:rsid w:val="00D62EBE"/>
    <w:rsid w:val="00D63789"/>
    <w:rsid w:val="00D64431"/>
    <w:rsid w:val="00D65A43"/>
    <w:rsid w:val="00D65D0E"/>
    <w:rsid w:val="00D65E8D"/>
    <w:rsid w:val="00D66239"/>
    <w:rsid w:val="00D66737"/>
    <w:rsid w:val="00D67062"/>
    <w:rsid w:val="00D6723E"/>
    <w:rsid w:val="00D67D29"/>
    <w:rsid w:val="00D70310"/>
    <w:rsid w:val="00D70616"/>
    <w:rsid w:val="00D70639"/>
    <w:rsid w:val="00D706CA"/>
    <w:rsid w:val="00D7189C"/>
    <w:rsid w:val="00D71D29"/>
    <w:rsid w:val="00D734BA"/>
    <w:rsid w:val="00D73531"/>
    <w:rsid w:val="00D73B6A"/>
    <w:rsid w:val="00D73E91"/>
    <w:rsid w:val="00D741FE"/>
    <w:rsid w:val="00D751DD"/>
    <w:rsid w:val="00D75224"/>
    <w:rsid w:val="00D75536"/>
    <w:rsid w:val="00D75BCD"/>
    <w:rsid w:val="00D76770"/>
    <w:rsid w:val="00D76EFD"/>
    <w:rsid w:val="00D77002"/>
    <w:rsid w:val="00D777E0"/>
    <w:rsid w:val="00D779B1"/>
    <w:rsid w:val="00D80062"/>
    <w:rsid w:val="00D80CC5"/>
    <w:rsid w:val="00D8138E"/>
    <w:rsid w:val="00D81EE3"/>
    <w:rsid w:val="00D83AF5"/>
    <w:rsid w:val="00D83E02"/>
    <w:rsid w:val="00D83E62"/>
    <w:rsid w:val="00D84030"/>
    <w:rsid w:val="00D84095"/>
    <w:rsid w:val="00D84346"/>
    <w:rsid w:val="00D846E2"/>
    <w:rsid w:val="00D848BD"/>
    <w:rsid w:val="00D852A3"/>
    <w:rsid w:val="00D853EF"/>
    <w:rsid w:val="00D855CE"/>
    <w:rsid w:val="00D857A3"/>
    <w:rsid w:val="00D857C5"/>
    <w:rsid w:val="00D85AB0"/>
    <w:rsid w:val="00D85B2D"/>
    <w:rsid w:val="00D900A8"/>
    <w:rsid w:val="00D90DFC"/>
    <w:rsid w:val="00D913BA"/>
    <w:rsid w:val="00D917BE"/>
    <w:rsid w:val="00D936FD"/>
    <w:rsid w:val="00D94368"/>
    <w:rsid w:val="00D94932"/>
    <w:rsid w:val="00D95185"/>
    <w:rsid w:val="00D955F2"/>
    <w:rsid w:val="00D95849"/>
    <w:rsid w:val="00D95C36"/>
    <w:rsid w:val="00D95D53"/>
    <w:rsid w:val="00D96149"/>
    <w:rsid w:val="00D961F5"/>
    <w:rsid w:val="00D9631E"/>
    <w:rsid w:val="00D96A51"/>
    <w:rsid w:val="00D97751"/>
    <w:rsid w:val="00D977A6"/>
    <w:rsid w:val="00D979E7"/>
    <w:rsid w:val="00DA0AA3"/>
    <w:rsid w:val="00DA1011"/>
    <w:rsid w:val="00DA1165"/>
    <w:rsid w:val="00DA1C0D"/>
    <w:rsid w:val="00DA223F"/>
    <w:rsid w:val="00DA32D8"/>
    <w:rsid w:val="00DA4D69"/>
    <w:rsid w:val="00DA5328"/>
    <w:rsid w:val="00DA5750"/>
    <w:rsid w:val="00DA5A09"/>
    <w:rsid w:val="00DA5F70"/>
    <w:rsid w:val="00DA6028"/>
    <w:rsid w:val="00DA69F4"/>
    <w:rsid w:val="00DA7F65"/>
    <w:rsid w:val="00DB0431"/>
    <w:rsid w:val="00DB1648"/>
    <w:rsid w:val="00DB2050"/>
    <w:rsid w:val="00DB2AD1"/>
    <w:rsid w:val="00DB374B"/>
    <w:rsid w:val="00DB5054"/>
    <w:rsid w:val="00DB642E"/>
    <w:rsid w:val="00DB659C"/>
    <w:rsid w:val="00DB6A85"/>
    <w:rsid w:val="00DB6F13"/>
    <w:rsid w:val="00DB73E7"/>
    <w:rsid w:val="00DB7669"/>
    <w:rsid w:val="00DB77B1"/>
    <w:rsid w:val="00DB7C94"/>
    <w:rsid w:val="00DC0802"/>
    <w:rsid w:val="00DC080D"/>
    <w:rsid w:val="00DC09CF"/>
    <w:rsid w:val="00DC0A07"/>
    <w:rsid w:val="00DC0C81"/>
    <w:rsid w:val="00DC10D4"/>
    <w:rsid w:val="00DC14CC"/>
    <w:rsid w:val="00DC1522"/>
    <w:rsid w:val="00DC1C93"/>
    <w:rsid w:val="00DC2AE5"/>
    <w:rsid w:val="00DC2E2E"/>
    <w:rsid w:val="00DC3084"/>
    <w:rsid w:val="00DC31DC"/>
    <w:rsid w:val="00DC3537"/>
    <w:rsid w:val="00DC3876"/>
    <w:rsid w:val="00DC511F"/>
    <w:rsid w:val="00DC5D28"/>
    <w:rsid w:val="00DC63D3"/>
    <w:rsid w:val="00DC6A2E"/>
    <w:rsid w:val="00DC706B"/>
    <w:rsid w:val="00DC730D"/>
    <w:rsid w:val="00DC7393"/>
    <w:rsid w:val="00DD00DB"/>
    <w:rsid w:val="00DD0120"/>
    <w:rsid w:val="00DD094E"/>
    <w:rsid w:val="00DD0F2A"/>
    <w:rsid w:val="00DD11F3"/>
    <w:rsid w:val="00DD2629"/>
    <w:rsid w:val="00DD2DFC"/>
    <w:rsid w:val="00DD4190"/>
    <w:rsid w:val="00DD482F"/>
    <w:rsid w:val="00DD55DA"/>
    <w:rsid w:val="00DD5F09"/>
    <w:rsid w:val="00DD7474"/>
    <w:rsid w:val="00DD7C32"/>
    <w:rsid w:val="00DD7DD3"/>
    <w:rsid w:val="00DD7EDF"/>
    <w:rsid w:val="00DE0338"/>
    <w:rsid w:val="00DE0340"/>
    <w:rsid w:val="00DE05FC"/>
    <w:rsid w:val="00DE103D"/>
    <w:rsid w:val="00DE1AFA"/>
    <w:rsid w:val="00DE1C23"/>
    <w:rsid w:val="00DE1D4A"/>
    <w:rsid w:val="00DE1F6A"/>
    <w:rsid w:val="00DE21F6"/>
    <w:rsid w:val="00DE2549"/>
    <w:rsid w:val="00DE294A"/>
    <w:rsid w:val="00DE3666"/>
    <w:rsid w:val="00DE3671"/>
    <w:rsid w:val="00DE3BAB"/>
    <w:rsid w:val="00DE48FD"/>
    <w:rsid w:val="00DE4F2F"/>
    <w:rsid w:val="00DE5356"/>
    <w:rsid w:val="00DE5853"/>
    <w:rsid w:val="00DE5B82"/>
    <w:rsid w:val="00DE5F3A"/>
    <w:rsid w:val="00DE608C"/>
    <w:rsid w:val="00DE6DDD"/>
    <w:rsid w:val="00DE7088"/>
    <w:rsid w:val="00DE7526"/>
    <w:rsid w:val="00DE7D36"/>
    <w:rsid w:val="00DE7E50"/>
    <w:rsid w:val="00DF1114"/>
    <w:rsid w:val="00DF12CB"/>
    <w:rsid w:val="00DF1AEF"/>
    <w:rsid w:val="00DF1DB5"/>
    <w:rsid w:val="00DF21E8"/>
    <w:rsid w:val="00DF27AD"/>
    <w:rsid w:val="00DF3740"/>
    <w:rsid w:val="00DF3BC7"/>
    <w:rsid w:val="00DF42BC"/>
    <w:rsid w:val="00DF4782"/>
    <w:rsid w:val="00DF49AC"/>
    <w:rsid w:val="00DF4A9A"/>
    <w:rsid w:val="00DF52F1"/>
    <w:rsid w:val="00DF5C98"/>
    <w:rsid w:val="00DF6C9E"/>
    <w:rsid w:val="00DF6F01"/>
    <w:rsid w:val="00DF7210"/>
    <w:rsid w:val="00DF72BD"/>
    <w:rsid w:val="00E00C11"/>
    <w:rsid w:val="00E0141E"/>
    <w:rsid w:val="00E01BDD"/>
    <w:rsid w:val="00E026A8"/>
    <w:rsid w:val="00E0276E"/>
    <w:rsid w:val="00E0282C"/>
    <w:rsid w:val="00E02851"/>
    <w:rsid w:val="00E02D81"/>
    <w:rsid w:val="00E03EA5"/>
    <w:rsid w:val="00E040E3"/>
    <w:rsid w:val="00E040F2"/>
    <w:rsid w:val="00E04373"/>
    <w:rsid w:val="00E04572"/>
    <w:rsid w:val="00E04725"/>
    <w:rsid w:val="00E04880"/>
    <w:rsid w:val="00E056E5"/>
    <w:rsid w:val="00E0574E"/>
    <w:rsid w:val="00E06190"/>
    <w:rsid w:val="00E06989"/>
    <w:rsid w:val="00E06C16"/>
    <w:rsid w:val="00E06F23"/>
    <w:rsid w:val="00E071E0"/>
    <w:rsid w:val="00E07507"/>
    <w:rsid w:val="00E10495"/>
    <w:rsid w:val="00E107B3"/>
    <w:rsid w:val="00E1096A"/>
    <w:rsid w:val="00E10DB8"/>
    <w:rsid w:val="00E11C58"/>
    <w:rsid w:val="00E13A76"/>
    <w:rsid w:val="00E14208"/>
    <w:rsid w:val="00E15984"/>
    <w:rsid w:val="00E15CFB"/>
    <w:rsid w:val="00E15D56"/>
    <w:rsid w:val="00E16460"/>
    <w:rsid w:val="00E16951"/>
    <w:rsid w:val="00E1766A"/>
    <w:rsid w:val="00E17F91"/>
    <w:rsid w:val="00E20293"/>
    <w:rsid w:val="00E20AE6"/>
    <w:rsid w:val="00E21B28"/>
    <w:rsid w:val="00E21BB8"/>
    <w:rsid w:val="00E225CA"/>
    <w:rsid w:val="00E2262E"/>
    <w:rsid w:val="00E2298C"/>
    <w:rsid w:val="00E230E0"/>
    <w:rsid w:val="00E231F2"/>
    <w:rsid w:val="00E23472"/>
    <w:rsid w:val="00E234D0"/>
    <w:rsid w:val="00E2371E"/>
    <w:rsid w:val="00E23736"/>
    <w:rsid w:val="00E2383B"/>
    <w:rsid w:val="00E23FCC"/>
    <w:rsid w:val="00E24E89"/>
    <w:rsid w:val="00E2626E"/>
    <w:rsid w:val="00E26676"/>
    <w:rsid w:val="00E2745A"/>
    <w:rsid w:val="00E2774B"/>
    <w:rsid w:val="00E277B9"/>
    <w:rsid w:val="00E27A0C"/>
    <w:rsid w:val="00E27E40"/>
    <w:rsid w:val="00E27EE6"/>
    <w:rsid w:val="00E30304"/>
    <w:rsid w:val="00E30365"/>
    <w:rsid w:val="00E31447"/>
    <w:rsid w:val="00E31744"/>
    <w:rsid w:val="00E31FA2"/>
    <w:rsid w:val="00E33D63"/>
    <w:rsid w:val="00E33FDA"/>
    <w:rsid w:val="00E34F64"/>
    <w:rsid w:val="00E35119"/>
    <w:rsid w:val="00E367B0"/>
    <w:rsid w:val="00E36971"/>
    <w:rsid w:val="00E3699C"/>
    <w:rsid w:val="00E3719C"/>
    <w:rsid w:val="00E372F0"/>
    <w:rsid w:val="00E3756B"/>
    <w:rsid w:val="00E3797B"/>
    <w:rsid w:val="00E4034C"/>
    <w:rsid w:val="00E407BB"/>
    <w:rsid w:val="00E41BD4"/>
    <w:rsid w:val="00E41F13"/>
    <w:rsid w:val="00E4235C"/>
    <w:rsid w:val="00E429BA"/>
    <w:rsid w:val="00E42E6D"/>
    <w:rsid w:val="00E43300"/>
    <w:rsid w:val="00E4333A"/>
    <w:rsid w:val="00E44436"/>
    <w:rsid w:val="00E446FD"/>
    <w:rsid w:val="00E44B08"/>
    <w:rsid w:val="00E451FD"/>
    <w:rsid w:val="00E45694"/>
    <w:rsid w:val="00E45EA2"/>
    <w:rsid w:val="00E462C6"/>
    <w:rsid w:val="00E47294"/>
    <w:rsid w:val="00E47387"/>
    <w:rsid w:val="00E50707"/>
    <w:rsid w:val="00E51004"/>
    <w:rsid w:val="00E51018"/>
    <w:rsid w:val="00E52B2C"/>
    <w:rsid w:val="00E52DF8"/>
    <w:rsid w:val="00E540D0"/>
    <w:rsid w:val="00E544E0"/>
    <w:rsid w:val="00E545FD"/>
    <w:rsid w:val="00E54D8B"/>
    <w:rsid w:val="00E55936"/>
    <w:rsid w:val="00E55E2C"/>
    <w:rsid w:val="00E55F45"/>
    <w:rsid w:val="00E564E7"/>
    <w:rsid w:val="00E56883"/>
    <w:rsid w:val="00E570E4"/>
    <w:rsid w:val="00E57A4C"/>
    <w:rsid w:val="00E57CFF"/>
    <w:rsid w:val="00E6049F"/>
    <w:rsid w:val="00E61ACC"/>
    <w:rsid w:val="00E62757"/>
    <w:rsid w:val="00E62B11"/>
    <w:rsid w:val="00E62ED9"/>
    <w:rsid w:val="00E63533"/>
    <w:rsid w:val="00E636E4"/>
    <w:rsid w:val="00E6420F"/>
    <w:rsid w:val="00E644A5"/>
    <w:rsid w:val="00E647D2"/>
    <w:rsid w:val="00E649F7"/>
    <w:rsid w:val="00E64DC8"/>
    <w:rsid w:val="00E653B9"/>
    <w:rsid w:val="00E6593B"/>
    <w:rsid w:val="00E65E9C"/>
    <w:rsid w:val="00E66242"/>
    <w:rsid w:val="00E66933"/>
    <w:rsid w:val="00E66DB1"/>
    <w:rsid w:val="00E67349"/>
    <w:rsid w:val="00E674C5"/>
    <w:rsid w:val="00E703F9"/>
    <w:rsid w:val="00E70790"/>
    <w:rsid w:val="00E70D6E"/>
    <w:rsid w:val="00E716C2"/>
    <w:rsid w:val="00E71748"/>
    <w:rsid w:val="00E71F87"/>
    <w:rsid w:val="00E721CD"/>
    <w:rsid w:val="00E7266C"/>
    <w:rsid w:val="00E72E5E"/>
    <w:rsid w:val="00E734E3"/>
    <w:rsid w:val="00E7506E"/>
    <w:rsid w:val="00E750C0"/>
    <w:rsid w:val="00E75185"/>
    <w:rsid w:val="00E76496"/>
    <w:rsid w:val="00E76B32"/>
    <w:rsid w:val="00E77317"/>
    <w:rsid w:val="00E800AB"/>
    <w:rsid w:val="00E81184"/>
    <w:rsid w:val="00E8119D"/>
    <w:rsid w:val="00E815B8"/>
    <w:rsid w:val="00E81B47"/>
    <w:rsid w:val="00E81D09"/>
    <w:rsid w:val="00E827AD"/>
    <w:rsid w:val="00E82D52"/>
    <w:rsid w:val="00E836E1"/>
    <w:rsid w:val="00E8393E"/>
    <w:rsid w:val="00E842C9"/>
    <w:rsid w:val="00E846D8"/>
    <w:rsid w:val="00E849F2"/>
    <w:rsid w:val="00E84BE2"/>
    <w:rsid w:val="00E84D02"/>
    <w:rsid w:val="00E8594B"/>
    <w:rsid w:val="00E8620E"/>
    <w:rsid w:val="00E868A7"/>
    <w:rsid w:val="00E86B33"/>
    <w:rsid w:val="00E87B12"/>
    <w:rsid w:val="00E87E72"/>
    <w:rsid w:val="00E9001F"/>
    <w:rsid w:val="00E9096B"/>
    <w:rsid w:val="00E911ED"/>
    <w:rsid w:val="00E91C20"/>
    <w:rsid w:val="00E91E98"/>
    <w:rsid w:val="00E92879"/>
    <w:rsid w:val="00E92911"/>
    <w:rsid w:val="00E92AA5"/>
    <w:rsid w:val="00E93171"/>
    <w:rsid w:val="00E93327"/>
    <w:rsid w:val="00E9380E"/>
    <w:rsid w:val="00E93C88"/>
    <w:rsid w:val="00E93DD8"/>
    <w:rsid w:val="00E93E00"/>
    <w:rsid w:val="00E93E87"/>
    <w:rsid w:val="00E94579"/>
    <w:rsid w:val="00E947BB"/>
    <w:rsid w:val="00E94D3A"/>
    <w:rsid w:val="00E95302"/>
    <w:rsid w:val="00E95D9E"/>
    <w:rsid w:val="00E95F8A"/>
    <w:rsid w:val="00E9607C"/>
    <w:rsid w:val="00E96774"/>
    <w:rsid w:val="00E9736E"/>
    <w:rsid w:val="00E97A8D"/>
    <w:rsid w:val="00EA03F0"/>
    <w:rsid w:val="00EA12A2"/>
    <w:rsid w:val="00EA1648"/>
    <w:rsid w:val="00EA1819"/>
    <w:rsid w:val="00EA1C8F"/>
    <w:rsid w:val="00EA28E7"/>
    <w:rsid w:val="00EA2C1B"/>
    <w:rsid w:val="00EA2DFB"/>
    <w:rsid w:val="00EA3F62"/>
    <w:rsid w:val="00EA4671"/>
    <w:rsid w:val="00EA4AEB"/>
    <w:rsid w:val="00EA52E0"/>
    <w:rsid w:val="00EA5F74"/>
    <w:rsid w:val="00EA60E8"/>
    <w:rsid w:val="00EA6A0B"/>
    <w:rsid w:val="00EA744C"/>
    <w:rsid w:val="00EA7BA6"/>
    <w:rsid w:val="00EB0154"/>
    <w:rsid w:val="00EB039F"/>
    <w:rsid w:val="00EB0797"/>
    <w:rsid w:val="00EB0D5E"/>
    <w:rsid w:val="00EB0DCD"/>
    <w:rsid w:val="00EB0E84"/>
    <w:rsid w:val="00EB1523"/>
    <w:rsid w:val="00EB1556"/>
    <w:rsid w:val="00EB1A38"/>
    <w:rsid w:val="00EB2125"/>
    <w:rsid w:val="00EB2A32"/>
    <w:rsid w:val="00EB2D47"/>
    <w:rsid w:val="00EB2E83"/>
    <w:rsid w:val="00EB41FD"/>
    <w:rsid w:val="00EB4DD3"/>
    <w:rsid w:val="00EB564C"/>
    <w:rsid w:val="00EB5D5F"/>
    <w:rsid w:val="00EB5F9A"/>
    <w:rsid w:val="00EB6633"/>
    <w:rsid w:val="00EB6D8A"/>
    <w:rsid w:val="00EB6DEF"/>
    <w:rsid w:val="00EC017B"/>
    <w:rsid w:val="00EC0403"/>
    <w:rsid w:val="00EC0E3C"/>
    <w:rsid w:val="00EC0EDF"/>
    <w:rsid w:val="00EC0F8C"/>
    <w:rsid w:val="00EC1EAE"/>
    <w:rsid w:val="00EC2247"/>
    <w:rsid w:val="00EC22F4"/>
    <w:rsid w:val="00EC2458"/>
    <w:rsid w:val="00EC269C"/>
    <w:rsid w:val="00EC2DBF"/>
    <w:rsid w:val="00EC34AA"/>
    <w:rsid w:val="00EC3837"/>
    <w:rsid w:val="00EC385A"/>
    <w:rsid w:val="00EC3BE7"/>
    <w:rsid w:val="00EC3EBD"/>
    <w:rsid w:val="00EC4038"/>
    <w:rsid w:val="00EC439D"/>
    <w:rsid w:val="00EC44FA"/>
    <w:rsid w:val="00EC5287"/>
    <w:rsid w:val="00EC587C"/>
    <w:rsid w:val="00EC617A"/>
    <w:rsid w:val="00ED00FF"/>
    <w:rsid w:val="00ED246E"/>
    <w:rsid w:val="00ED31D3"/>
    <w:rsid w:val="00ED3225"/>
    <w:rsid w:val="00ED3280"/>
    <w:rsid w:val="00ED3324"/>
    <w:rsid w:val="00ED4783"/>
    <w:rsid w:val="00ED4AA3"/>
    <w:rsid w:val="00ED4C73"/>
    <w:rsid w:val="00ED5039"/>
    <w:rsid w:val="00ED5D4E"/>
    <w:rsid w:val="00ED6931"/>
    <w:rsid w:val="00ED6A54"/>
    <w:rsid w:val="00ED6FAA"/>
    <w:rsid w:val="00ED728D"/>
    <w:rsid w:val="00ED72F2"/>
    <w:rsid w:val="00ED74DC"/>
    <w:rsid w:val="00ED7542"/>
    <w:rsid w:val="00ED75E8"/>
    <w:rsid w:val="00ED78C8"/>
    <w:rsid w:val="00ED7994"/>
    <w:rsid w:val="00EE0106"/>
    <w:rsid w:val="00EE0576"/>
    <w:rsid w:val="00EE07A5"/>
    <w:rsid w:val="00EE08AA"/>
    <w:rsid w:val="00EE0F07"/>
    <w:rsid w:val="00EE0F1F"/>
    <w:rsid w:val="00EE1035"/>
    <w:rsid w:val="00EE22EF"/>
    <w:rsid w:val="00EE3396"/>
    <w:rsid w:val="00EE3B6F"/>
    <w:rsid w:val="00EE446C"/>
    <w:rsid w:val="00EE4A12"/>
    <w:rsid w:val="00EE4AB9"/>
    <w:rsid w:val="00EE52E6"/>
    <w:rsid w:val="00EE557D"/>
    <w:rsid w:val="00EE5DFA"/>
    <w:rsid w:val="00EE6230"/>
    <w:rsid w:val="00EE6721"/>
    <w:rsid w:val="00EE6D20"/>
    <w:rsid w:val="00EE6DED"/>
    <w:rsid w:val="00EE6F74"/>
    <w:rsid w:val="00EE71DE"/>
    <w:rsid w:val="00EE768E"/>
    <w:rsid w:val="00EE7C3A"/>
    <w:rsid w:val="00EF0427"/>
    <w:rsid w:val="00EF13DE"/>
    <w:rsid w:val="00EF15AF"/>
    <w:rsid w:val="00EF1C0B"/>
    <w:rsid w:val="00EF2BE4"/>
    <w:rsid w:val="00EF3810"/>
    <w:rsid w:val="00EF3F5A"/>
    <w:rsid w:val="00EF41D5"/>
    <w:rsid w:val="00EF436D"/>
    <w:rsid w:val="00EF4465"/>
    <w:rsid w:val="00EF4966"/>
    <w:rsid w:val="00EF4ADA"/>
    <w:rsid w:val="00EF4C33"/>
    <w:rsid w:val="00EF61A8"/>
    <w:rsid w:val="00EF6304"/>
    <w:rsid w:val="00EF6E73"/>
    <w:rsid w:val="00EF6F8D"/>
    <w:rsid w:val="00EF7C89"/>
    <w:rsid w:val="00F00065"/>
    <w:rsid w:val="00F011FF"/>
    <w:rsid w:val="00F014D1"/>
    <w:rsid w:val="00F01A1A"/>
    <w:rsid w:val="00F01FBD"/>
    <w:rsid w:val="00F02087"/>
    <w:rsid w:val="00F0286C"/>
    <w:rsid w:val="00F02975"/>
    <w:rsid w:val="00F03FD9"/>
    <w:rsid w:val="00F043D2"/>
    <w:rsid w:val="00F04443"/>
    <w:rsid w:val="00F04B82"/>
    <w:rsid w:val="00F04DD8"/>
    <w:rsid w:val="00F05590"/>
    <w:rsid w:val="00F06515"/>
    <w:rsid w:val="00F069AA"/>
    <w:rsid w:val="00F10805"/>
    <w:rsid w:val="00F10BF2"/>
    <w:rsid w:val="00F10EA8"/>
    <w:rsid w:val="00F11180"/>
    <w:rsid w:val="00F112F3"/>
    <w:rsid w:val="00F1241D"/>
    <w:rsid w:val="00F12513"/>
    <w:rsid w:val="00F12AD9"/>
    <w:rsid w:val="00F143F2"/>
    <w:rsid w:val="00F143F9"/>
    <w:rsid w:val="00F146B9"/>
    <w:rsid w:val="00F15A28"/>
    <w:rsid w:val="00F15C4D"/>
    <w:rsid w:val="00F16047"/>
    <w:rsid w:val="00F1605E"/>
    <w:rsid w:val="00F16297"/>
    <w:rsid w:val="00F16749"/>
    <w:rsid w:val="00F17149"/>
    <w:rsid w:val="00F172A0"/>
    <w:rsid w:val="00F17E24"/>
    <w:rsid w:val="00F217D9"/>
    <w:rsid w:val="00F21CA5"/>
    <w:rsid w:val="00F2333E"/>
    <w:rsid w:val="00F23969"/>
    <w:rsid w:val="00F25102"/>
    <w:rsid w:val="00F25727"/>
    <w:rsid w:val="00F26397"/>
    <w:rsid w:val="00F26B62"/>
    <w:rsid w:val="00F26E85"/>
    <w:rsid w:val="00F277ED"/>
    <w:rsid w:val="00F27E70"/>
    <w:rsid w:val="00F3046F"/>
    <w:rsid w:val="00F31710"/>
    <w:rsid w:val="00F31B29"/>
    <w:rsid w:val="00F31E0D"/>
    <w:rsid w:val="00F32D40"/>
    <w:rsid w:val="00F33113"/>
    <w:rsid w:val="00F33554"/>
    <w:rsid w:val="00F3427F"/>
    <w:rsid w:val="00F345AD"/>
    <w:rsid w:val="00F34B19"/>
    <w:rsid w:val="00F3518C"/>
    <w:rsid w:val="00F358B6"/>
    <w:rsid w:val="00F35BB2"/>
    <w:rsid w:val="00F37284"/>
    <w:rsid w:val="00F376A4"/>
    <w:rsid w:val="00F403DA"/>
    <w:rsid w:val="00F413B8"/>
    <w:rsid w:val="00F4195D"/>
    <w:rsid w:val="00F420E8"/>
    <w:rsid w:val="00F422D2"/>
    <w:rsid w:val="00F42377"/>
    <w:rsid w:val="00F423A7"/>
    <w:rsid w:val="00F4285B"/>
    <w:rsid w:val="00F42CBC"/>
    <w:rsid w:val="00F42CBD"/>
    <w:rsid w:val="00F4387C"/>
    <w:rsid w:val="00F4427D"/>
    <w:rsid w:val="00F44B94"/>
    <w:rsid w:val="00F45E0B"/>
    <w:rsid w:val="00F47AD8"/>
    <w:rsid w:val="00F5003E"/>
    <w:rsid w:val="00F5212D"/>
    <w:rsid w:val="00F527AD"/>
    <w:rsid w:val="00F5285F"/>
    <w:rsid w:val="00F53471"/>
    <w:rsid w:val="00F53744"/>
    <w:rsid w:val="00F54620"/>
    <w:rsid w:val="00F553C6"/>
    <w:rsid w:val="00F5549D"/>
    <w:rsid w:val="00F55E1A"/>
    <w:rsid w:val="00F57C80"/>
    <w:rsid w:val="00F60D7F"/>
    <w:rsid w:val="00F61AE6"/>
    <w:rsid w:val="00F61D9F"/>
    <w:rsid w:val="00F61DFC"/>
    <w:rsid w:val="00F6207C"/>
    <w:rsid w:val="00F62210"/>
    <w:rsid w:val="00F623B7"/>
    <w:rsid w:val="00F62448"/>
    <w:rsid w:val="00F62BE5"/>
    <w:rsid w:val="00F6349A"/>
    <w:rsid w:val="00F6354D"/>
    <w:rsid w:val="00F63643"/>
    <w:rsid w:val="00F644A8"/>
    <w:rsid w:val="00F6485E"/>
    <w:rsid w:val="00F648B5"/>
    <w:rsid w:val="00F64977"/>
    <w:rsid w:val="00F65410"/>
    <w:rsid w:val="00F66696"/>
    <w:rsid w:val="00F70ABB"/>
    <w:rsid w:val="00F720A7"/>
    <w:rsid w:val="00F7217B"/>
    <w:rsid w:val="00F726E5"/>
    <w:rsid w:val="00F72FD8"/>
    <w:rsid w:val="00F73029"/>
    <w:rsid w:val="00F73202"/>
    <w:rsid w:val="00F73514"/>
    <w:rsid w:val="00F7359A"/>
    <w:rsid w:val="00F7361A"/>
    <w:rsid w:val="00F73D3A"/>
    <w:rsid w:val="00F74112"/>
    <w:rsid w:val="00F7438C"/>
    <w:rsid w:val="00F74E4B"/>
    <w:rsid w:val="00F75424"/>
    <w:rsid w:val="00F756AD"/>
    <w:rsid w:val="00F759B1"/>
    <w:rsid w:val="00F75AA0"/>
    <w:rsid w:val="00F75C7E"/>
    <w:rsid w:val="00F764EC"/>
    <w:rsid w:val="00F76920"/>
    <w:rsid w:val="00F76DC3"/>
    <w:rsid w:val="00F77441"/>
    <w:rsid w:val="00F774B0"/>
    <w:rsid w:val="00F8004F"/>
    <w:rsid w:val="00F821D9"/>
    <w:rsid w:val="00F822E7"/>
    <w:rsid w:val="00F830D9"/>
    <w:rsid w:val="00F8338C"/>
    <w:rsid w:val="00F83589"/>
    <w:rsid w:val="00F83833"/>
    <w:rsid w:val="00F83A01"/>
    <w:rsid w:val="00F8429F"/>
    <w:rsid w:val="00F84ACA"/>
    <w:rsid w:val="00F84E56"/>
    <w:rsid w:val="00F852FD"/>
    <w:rsid w:val="00F85352"/>
    <w:rsid w:val="00F85D1E"/>
    <w:rsid w:val="00F861B3"/>
    <w:rsid w:val="00F86564"/>
    <w:rsid w:val="00F86AC8"/>
    <w:rsid w:val="00F878B1"/>
    <w:rsid w:val="00F87CB8"/>
    <w:rsid w:val="00F87CEB"/>
    <w:rsid w:val="00F90F97"/>
    <w:rsid w:val="00F90FD4"/>
    <w:rsid w:val="00F911D6"/>
    <w:rsid w:val="00F9166D"/>
    <w:rsid w:val="00F91742"/>
    <w:rsid w:val="00F91EC8"/>
    <w:rsid w:val="00F92127"/>
    <w:rsid w:val="00F9250E"/>
    <w:rsid w:val="00F928BB"/>
    <w:rsid w:val="00F92B8D"/>
    <w:rsid w:val="00F92BA4"/>
    <w:rsid w:val="00F930FA"/>
    <w:rsid w:val="00F9471F"/>
    <w:rsid w:val="00F94FEC"/>
    <w:rsid w:val="00F9554C"/>
    <w:rsid w:val="00F95584"/>
    <w:rsid w:val="00F95A9C"/>
    <w:rsid w:val="00F95F36"/>
    <w:rsid w:val="00F96C1E"/>
    <w:rsid w:val="00F97255"/>
    <w:rsid w:val="00F9744B"/>
    <w:rsid w:val="00F9792E"/>
    <w:rsid w:val="00FA0152"/>
    <w:rsid w:val="00FA0597"/>
    <w:rsid w:val="00FA07A1"/>
    <w:rsid w:val="00FA0DBE"/>
    <w:rsid w:val="00FA0DCA"/>
    <w:rsid w:val="00FA0EC4"/>
    <w:rsid w:val="00FA0F7D"/>
    <w:rsid w:val="00FA18E1"/>
    <w:rsid w:val="00FA2CB0"/>
    <w:rsid w:val="00FA3121"/>
    <w:rsid w:val="00FA333F"/>
    <w:rsid w:val="00FA358A"/>
    <w:rsid w:val="00FA390D"/>
    <w:rsid w:val="00FA39AB"/>
    <w:rsid w:val="00FA3C03"/>
    <w:rsid w:val="00FA3CC0"/>
    <w:rsid w:val="00FA3CC7"/>
    <w:rsid w:val="00FA3E24"/>
    <w:rsid w:val="00FA401B"/>
    <w:rsid w:val="00FA4680"/>
    <w:rsid w:val="00FA4707"/>
    <w:rsid w:val="00FA4C50"/>
    <w:rsid w:val="00FA626F"/>
    <w:rsid w:val="00FA6686"/>
    <w:rsid w:val="00FA6DDF"/>
    <w:rsid w:val="00FA7CFC"/>
    <w:rsid w:val="00FB0393"/>
    <w:rsid w:val="00FB08A7"/>
    <w:rsid w:val="00FB0D4C"/>
    <w:rsid w:val="00FB0E3C"/>
    <w:rsid w:val="00FB14CC"/>
    <w:rsid w:val="00FB1DF0"/>
    <w:rsid w:val="00FB222F"/>
    <w:rsid w:val="00FB3194"/>
    <w:rsid w:val="00FB33CB"/>
    <w:rsid w:val="00FB347F"/>
    <w:rsid w:val="00FB3799"/>
    <w:rsid w:val="00FB3C75"/>
    <w:rsid w:val="00FB3DB0"/>
    <w:rsid w:val="00FB4557"/>
    <w:rsid w:val="00FB4D42"/>
    <w:rsid w:val="00FB4DC8"/>
    <w:rsid w:val="00FB4EEC"/>
    <w:rsid w:val="00FB513F"/>
    <w:rsid w:val="00FB5355"/>
    <w:rsid w:val="00FB56AD"/>
    <w:rsid w:val="00FB5F1E"/>
    <w:rsid w:val="00FB61A1"/>
    <w:rsid w:val="00FB61A8"/>
    <w:rsid w:val="00FB75D3"/>
    <w:rsid w:val="00FB76C2"/>
    <w:rsid w:val="00FC01CD"/>
    <w:rsid w:val="00FC0814"/>
    <w:rsid w:val="00FC0ADF"/>
    <w:rsid w:val="00FC0DF8"/>
    <w:rsid w:val="00FC1ACC"/>
    <w:rsid w:val="00FC2673"/>
    <w:rsid w:val="00FC270C"/>
    <w:rsid w:val="00FC2B6F"/>
    <w:rsid w:val="00FC3AD7"/>
    <w:rsid w:val="00FC3FC0"/>
    <w:rsid w:val="00FC45B8"/>
    <w:rsid w:val="00FC49B3"/>
    <w:rsid w:val="00FC50F4"/>
    <w:rsid w:val="00FC5561"/>
    <w:rsid w:val="00FC6C7D"/>
    <w:rsid w:val="00FC6D01"/>
    <w:rsid w:val="00FC712B"/>
    <w:rsid w:val="00FC7344"/>
    <w:rsid w:val="00FC7419"/>
    <w:rsid w:val="00FC79DE"/>
    <w:rsid w:val="00FD163E"/>
    <w:rsid w:val="00FD2078"/>
    <w:rsid w:val="00FD264F"/>
    <w:rsid w:val="00FD2733"/>
    <w:rsid w:val="00FD2E8E"/>
    <w:rsid w:val="00FD2FC7"/>
    <w:rsid w:val="00FD311E"/>
    <w:rsid w:val="00FD3963"/>
    <w:rsid w:val="00FD3F75"/>
    <w:rsid w:val="00FD477D"/>
    <w:rsid w:val="00FD549B"/>
    <w:rsid w:val="00FD5BAA"/>
    <w:rsid w:val="00FD7C29"/>
    <w:rsid w:val="00FE0BDD"/>
    <w:rsid w:val="00FE0C42"/>
    <w:rsid w:val="00FE12DF"/>
    <w:rsid w:val="00FE191A"/>
    <w:rsid w:val="00FE1A82"/>
    <w:rsid w:val="00FE1E76"/>
    <w:rsid w:val="00FE276F"/>
    <w:rsid w:val="00FE2D60"/>
    <w:rsid w:val="00FE360A"/>
    <w:rsid w:val="00FE3B99"/>
    <w:rsid w:val="00FE3FD8"/>
    <w:rsid w:val="00FE4371"/>
    <w:rsid w:val="00FE47B7"/>
    <w:rsid w:val="00FE4AB1"/>
    <w:rsid w:val="00FE4CEA"/>
    <w:rsid w:val="00FE5321"/>
    <w:rsid w:val="00FE573C"/>
    <w:rsid w:val="00FE5A72"/>
    <w:rsid w:val="00FE6E42"/>
    <w:rsid w:val="00FE7238"/>
    <w:rsid w:val="00FE72C9"/>
    <w:rsid w:val="00FE7357"/>
    <w:rsid w:val="00FE792F"/>
    <w:rsid w:val="00FE7B62"/>
    <w:rsid w:val="00FE7DC8"/>
    <w:rsid w:val="00FF0197"/>
    <w:rsid w:val="00FF07AE"/>
    <w:rsid w:val="00FF19E2"/>
    <w:rsid w:val="00FF1D3E"/>
    <w:rsid w:val="00FF25A9"/>
    <w:rsid w:val="00FF30FF"/>
    <w:rsid w:val="00FF334D"/>
    <w:rsid w:val="00FF36A5"/>
    <w:rsid w:val="00FF3AB6"/>
    <w:rsid w:val="00FF3BDB"/>
    <w:rsid w:val="00FF3CFA"/>
    <w:rsid w:val="00FF42E9"/>
    <w:rsid w:val="00FF48E7"/>
    <w:rsid w:val="00FF5B32"/>
    <w:rsid w:val="00FF6B43"/>
    <w:rsid w:val="00FF6E9C"/>
    <w:rsid w:val="00FF717D"/>
    <w:rsid w:val="4DED8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  <o:shapelayout v:ext="edit">
      <o:idmap v:ext="edit" data="2"/>
    </o:shapelayout>
  </w:shapeDefaults>
  <w:decimalSymbol w:val="."/>
  <w:listSeparator w:val=","/>
  <w14:docId w14:val="5BFAE9E0"/>
  <w15:docId w15:val="{EA60CAE7-CEC6-4BEA-A262-2DAA3679A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5" w:qFormat="1"/>
    <w:lsdException w:name="heading 1" w:uiPriority="1" w:qFormat="1"/>
    <w:lsdException w:name="heading 2" w:uiPriority="2" w:qFormat="1"/>
    <w:lsdException w:name="heading 3" w:uiPriority="3" w:qFormat="1"/>
    <w:lsdException w:name="heading 4" w:uiPriority="4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5"/>
    <w:qFormat/>
    <w:rsid w:val="00853DBE"/>
    <w:pPr>
      <w:spacing w:line="240" w:lineRule="atLeast"/>
    </w:pPr>
    <w:rPr>
      <w:rFonts w:ascii="Arial" w:hAnsi="Arial"/>
      <w:szCs w:val="24"/>
      <w:lang w:eastAsia="en-US"/>
    </w:rPr>
  </w:style>
  <w:style w:type="paragraph" w:styleId="Heading1">
    <w:name w:val="heading 1"/>
    <w:basedOn w:val="Kop1"/>
    <w:next w:val="Normal"/>
    <w:uiPriority w:val="1"/>
    <w:qFormat/>
    <w:rsid w:val="007C1FE5"/>
    <w:pPr>
      <w:tabs>
        <w:tab w:val="clear" w:pos="0"/>
        <w:tab w:val="clear" w:pos="2625"/>
        <w:tab w:val="num" w:pos="1134"/>
      </w:tabs>
      <w:spacing w:after="600"/>
    </w:pPr>
    <w:rPr>
      <w:b/>
      <w:caps/>
      <w:color w:val="E4610F"/>
      <w:sz w:val="32"/>
    </w:rPr>
  </w:style>
  <w:style w:type="paragraph" w:styleId="Heading2">
    <w:name w:val="heading 2"/>
    <w:basedOn w:val="kop2"/>
    <w:next w:val="Normal"/>
    <w:link w:val="Heading2Char"/>
    <w:uiPriority w:val="2"/>
    <w:qFormat/>
    <w:rsid w:val="000532B4"/>
    <w:pPr>
      <w:spacing w:after="120" w:line="240" w:lineRule="auto"/>
      <w:ind w:left="568"/>
    </w:pPr>
    <w:rPr>
      <w:caps w:val="0"/>
      <w:smallCaps/>
      <w:color w:val="E4610F"/>
      <w:sz w:val="28"/>
    </w:rPr>
  </w:style>
  <w:style w:type="paragraph" w:styleId="Heading3">
    <w:name w:val="heading 3"/>
    <w:basedOn w:val="kop3"/>
    <w:next w:val="Normal"/>
    <w:uiPriority w:val="3"/>
    <w:qFormat/>
    <w:rsid w:val="000532B4"/>
    <w:pPr>
      <w:spacing w:before="390" w:line="240" w:lineRule="auto"/>
    </w:pPr>
    <w:rPr>
      <w:caps w:val="0"/>
      <w:color w:val="E4610F"/>
      <w:sz w:val="24"/>
    </w:rPr>
  </w:style>
  <w:style w:type="paragraph" w:styleId="Heading4">
    <w:name w:val="heading 4"/>
    <w:basedOn w:val="kop4"/>
    <w:next w:val="Normal"/>
    <w:uiPriority w:val="4"/>
    <w:qFormat/>
    <w:rsid w:val="00C129BF"/>
    <w:pPr>
      <w:spacing w:before="390" w:after="160" w:line="240" w:lineRule="auto"/>
    </w:pPr>
  </w:style>
  <w:style w:type="paragraph" w:styleId="Heading5">
    <w:name w:val="heading 5"/>
    <w:basedOn w:val="Normal"/>
    <w:next w:val="Normal"/>
    <w:rsid w:val="00C129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rsid w:val="00C129B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12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129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129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129BF"/>
    <w:pPr>
      <w:tabs>
        <w:tab w:val="center" w:pos="4536"/>
        <w:tab w:val="right" w:pos="9072"/>
      </w:tabs>
    </w:pPr>
  </w:style>
  <w:style w:type="paragraph" w:customStyle="1" w:styleId="broodtekst">
    <w:name w:val="broodtekst"/>
    <w:basedOn w:val="Normal"/>
    <w:link w:val="broodtekstChar"/>
    <w:rsid w:val="00C129BF"/>
  </w:style>
  <w:style w:type="paragraph" w:styleId="Footer">
    <w:name w:val="footer"/>
    <w:basedOn w:val="Normal"/>
    <w:rsid w:val="00C129BF"/>
    <w:pPr>
      <w:tabs>
        <w:tab w:val="center" w:pos="4536"/>
        <w:tab w:val="right" w:pos="9072"/>
      </w:tabs>
    </w:pPr>
  </w:style>
  <w:style w:type="paragraph" w:customStyle="1" w:styleId="broodtekst-vet">
    <w:name w:val="broodtekst-vet"/>
    <w:basedOn w:val="broodtekst"/>
    <w:next w:val="broodtekst"/>
    <w:uiPriority w:val="6"/>
    <w:rsid w:val="00C129BF"/>
    <w:rPr>
      <w:b/>
    </w:rPr>
  </w:style>
  <w:style w:type="paragraph" w:customStyle="1" w:styleId="adres">
    <w:name w:val="adres"/>
    <w:basedOn w:val="broodtekst"/>
    <w:rsid w:val="00C129BF"/>
  </w:style>
  <w:style w:type="paragraph" w:customStyle="1" w:styleId="kix">
    <w:name w:val="kix"/>
    <w:basedOn w:val="broodtekst"/>
    <w:rsid w:val="00C129BF"/>
    <w:rPr>
      <w:rFonts w:ascii="KIX Barcode" w:hAnsi="KIX Barcode"/>
      <w:sz w:val="16"/>
    </w:rPr>
  </w:style>
  <w:style w:type="paragraph" w:customStyle="1" w:styleId="referentiekopjes">
    <w:name w:val="referentiekopjes"/>
    <w:basedOn w:val="broodtekst"/>
    <w:rsid w:val="00C129BF"/>
    <w:rPr>
      <w:sz w:val="15"/>
    </w:rPr>
  </w:style>
  <w:style w:type="paragraph" w:customStyle="1" w:styleId="referentiegegevens">
    <w:name w:val="referentiegegevens"/>
    <w:basedOn w:val="broodtekst"/>
    <w:rsid w:val="00C129BF"/>
  </w:style>
  <w:style w:type="paragraph" w:customStyle="1" w:styleId="aanhef">
    <w:name w:val="aanhef"/>
    <w:basedOn w:val="broodtekst"/>
    <w:rsid w:val="00C129BF"/>
    <w:pPr>
      <w:spacing w:after="254"/>
    </w:pPr>
  </w:style>
  <w:style w:type="paragraph" w:customStyle="1" w:styleId="afzendgegevens">
    <w:name w:val="afzendgegevens"/>
    <w:basedOn w:val="broodtekst"/>
    <w:rsid w:val="00C129BF"/>
    <w:rPr>
      <w:sz w:val="14"/>
    </w:rPr>
  </w:style>
  <w:style w:type="paragraph" w:customStyle="1" w:styleId="divisienaam">
    <w:name w:val="divisienaam"/>
    <w:basedOn w:val="broodtekst"/>
    <w:rsid w:val="00C129BF"/>
    <w:rPr>
      <w:sz w:val="15"/>
    </w:rPr>
  </w:style>
  <w:style w:type="paragraph" w:customStyle="1" w:styleId="commercieleinfo">
    <w:name w:val="commercieleinfo"/>
    <w:basedOn w:val="broodtekst"/>
    <w:rsid w:val="00C129BF"/>
    <w:pPr>
      <w:spacing w:line="200" w:lineRule="atLeast"/>
    </w:pPr>
    <w:rPr>
      <w:sz w:val="15"/>
    </w:rPr>
  </w:style>
  <w:style w:type="paragraph" w:customStyle="1" w:styleId="bullet2">
    <w:name w:val="bullet2"/>
    <w:basedOn w:val="broodtekst"/>
    <w:rsid w:val="00C129BF"/>
    <w:pPr>
      <w:keepLines/>
      <w:framePr w:wrap="around" w:vAnchor="text" w:hAnchor="text" w:y="1"/>
      <w:tabs>
        <w:tab w:val="num" w:pos="284"/>
      </w:tabs>
      <w:ind w:left="284" w:hanging="284"/>
    </w:pPr>
  </w:style>
  <w:style w:type="paragraph" w:customStyle="1" w:styleId="list-number">
    <w:name w:val="list-number"/>
    <w:basedOn w:val="broodtekst"/>
    <w:uiPriority w:val="8"/>
    <w:qFormat/>
    <w:rsid w:val="00C129BF"/>
    <w:pPr>
      <w:keepLines/>
    </w:pPr>
  </w:style>
  <w:style w:type="table" w:styleId="TableGrid">
    <w:name w:val="Table Grid"/>
    <w:basedOn w:val="TableNormal"/>
    <w:uiPriority w:val="39"/>
    <w:rsid w:val="00C129B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able">
    <w:name w:val="intable"/>
    <w:basedOn w:val="broodtekst"/>
    <w:rsid w:val="00C129BF"/>
    <w:pPr>
      <w:spacing w:line="14" w:lineRule="exact"/>
    </w:pPr>
    <w:rPr>
      <w:sz w:val="2"/>
    </w:rPr>
  </w:style>
  <w:style w:type="paragraph" w:customStyle="1" w:styleId="titel">
    <w:name w:val="titel"/>
    <w:basedOn w:val="broodtekst"/>
    <w:next w:val="subtitel"/>
    <w:rsid w:val="00C129BF"/>
    <w:rPr>
      <w:b/>
      <w:caps/>
      <w:sz w:val="22"/>
    </w:rPr>
  </w:style>
  <w:style w:type="paragraph" w:customStyle="1" w:styleId="subtitel">
    <w:name w:val="subtitel"/>
    <w:basedOn w:val="broodtekst"/>
    <w:rsid w:val="00C129BF"/>
    <w:rPr>
      <w:caps/>
    </w:rPr>
  </w:style>
  <w:style w:type="paragraph" w:customStyle="1" w:styleId="inhoud">
    <w:name w:val="inhoud"/>
    <w:basedOn w:val="broodtekst"/>
    <w:next w:val="voorinhoud"/>
    <w:rsid w:val="00C129BF"/>
    <w:rPr>
      <w:color w:val="006487"/>
      <w:sz w:val="44"/>
    </w:rPr>
  </w:style>
  <w:style w:type="paragraph" w:customStyle="1" w:styleId="kopblauw">
    <w:name w:val="kopblauw"/>
    <w:basedOn w:val="broodtekst"/>
    <w:next w:val="Normal"/>
    <w:qFormat/>
    <w:rsid w:val="00C129BF"/>
    <w:pPr>
      <w:keepNext/>
      <w:keepLines/>
      <w:pageBreakBefore/>
      <w:spacing w:after="840" w:line="560" w:lineRule="atLeast"/>
      <w:outlineLvl w:val="0"/>
    </w:pPr>
    <w:rPr>
      <w:color w:val="006487"/>
      <w:sz w:val="44"/>
    </w:rPr>
  </w:style>
  <w:style w:type="paragraph" w:customStyle="1" w:styleId="boventitel">
    <w:name w:val="boventitel"/>
    <w:basedOn w:val="broodtekst"/>
    <w:rsid w:val="00C129BF"/>
    <w:pPr>
      <w:spacing w:line="240" w:lineRule="auto"/>
      <w:ind w:right="74"/>
      <w:jc w:val="right"/>
    </w:pPr>
    <w:rPr>
      <w:rFonts w:ascii="Arial Narrow" w:hAnsi="Arial Narrow"/>
      <w:color w:val="006487"/>
      <w:sz w:val="12"/>
    </w:rPr>
  </w:style>
  <w:style w:type="paragraph" w:customStyle="1" w:styleId="kenmerk">
    <w:name w:val="kenmerk"/>
    <w:basedOn w:val="broodtekst"/>
    <w:rsid w:val="00C129BF"/>
    <w:pPr>
      <w:keepLines/>
      <w:spacing w:before="164"/>
      <w:ind w:left="57"/>
    </w:pPr>
    <w:rPr>
      <w:rFonts w:ascii="Arial Narrow" w:hAnsi="Arial Narrow"/>
      <w:color w:val="BE8314"/>
      <w:position w:val="4"/>
      <w:sz w:val="12"/>
    </w:rPr>
  </w:style>
  <w:style w:type="paragraph" w:customStyle="1" w:styleId="bedrijfsnaam">
    <w:name w:val="bedrijfsnaam"/>
    <w:basedOn w:val="broodtekst"/>
    <w:rsid w:val="00C129BF"/>
    <w:pPr>
      <w:spacing w:before="164"/>
      <w:ind w:right="57"/>
      <w:jc w:val="right"/>
    </w:pPr>
    <w:rPr>
      <w:b/>
      <w:color w:val="006487"/>
      <w:position w:val="4"/>
      <w:sz w:val="12"/>
    </w:rPr>
  </w:style>
  <w:style w:type="paragraph" w:customStyle="1" w:styleId="paginanummering">
    <w:name w:val="paginanummering"/>
    <w:basedOn w:val="broodtekst"/>
    <w:rsid w:val="00C129BF"/>
    <w:pPr>
      <w:ind w:left="57"/>
    </w:pPr>
    <w:rPr>
      <w:b/>
      <w:color w:val="006487"/>
    </w:rPr>
  </w:style>
  <w:style w:type="paragraph" w:customStyle="1" w:styleId="bijlage-woord">
    <w:name w:val="bijlage-woord"/>
    <w:basedOn w:val="broodtekst"/>
    <w:rsid w:val="00C129BF"/>
    <w:pPr>
      <w:pageBreakBefore/>
      <w:spacing w:before="368"/>
      <w:ind w:left="1134"/>
    </w:pPr>
    <w:rPr>
      <w:caps/>
      <w:color w:val="BE8314"/>
      <w:sz w:val="28"/>
    </w:rPr>
  </w:style>
  <w:style w:type="paragraph" w:customStyle="1" w:styleId="nakopblauw">
    <w:name w:val="nakopblauw"/>
    <w:basedOn w:val="broodtekst"/>
    <w:rsid w:val="00C129BF"/>
    <w:pPr>
      <w:spacing w:after="440" w:line="14" w:lineRule="exact"/>
    </w:pPr>
    <w:rPr>
      <w:sz w:val="2"/>
    </w:rPr>
  </w:style>
  <w:style w:type="paragraph" w:customStyle="1" w:styleId="kop2">
    <w:name w:val="kop2"/>
    <w:basedOn w:val="Kop1"/>
    <w:next w:val="broodtekst"/>
    <w:rsid w:val="00C129BF"/>
    <w:pPr>
      <w:pageBreakBefore w:val="0"/>
      <w:numPr>
        <w:ilvl w:val="1"/>
      </w:numPr>
      <w:tabs>
        <w:tab w:val="clear" w:pos="2625"/>
        <w:tab w:val="left" w:pos="1134"/>
      </w:tabs>
      <w:spacing w:before="390" w:after="160"/>
      <w:ind w:left="0"/>
      <w:contextualSpacing/>
      <w:outlineLvl w:val="1"/>
    </w:pPr>
    <w:rPr>
      <w:b/>
      <w:caps/>
      <w:sz w:val="18"/>
      <w:u w:color="BE8314"/>
    </w:rPr>
  </w:style>
  <w:style w:type="paragraph" w:customStyle="1" w:styleId="kop3">
    <w:name w:val="kop3"/>
    <w:basedOn w:val="kop2"/>
    <w:next w:val="broodtekst"/>
    <w:rsid w:val="00C129BF"/>
    <w:pPr>
      <w:numPr>
        <w:ilvl w:val="2"/>
      </w:numPr>
      <w:spacing w:before="240"/>
      <w:outlineLvl w:val="2"/>
    </w:pPr>
    <w:rPr>
      <w:b w:val="0"/>
    </w:rPr>
  </w:style>
  <w:style w:type="paragraph" w:customStyle="1" w:styleId="tussenkopje">
    <w:name w:val="tussenkopje"/>
    <w:basedOn w:val="broodtekst"/>
    <w:next w:val="Normal"/>
    <w:uiPriority w:val="10"/>
    <w:qFormat/>
    <w:rsid w:val="00C129BF"/>
    <w:pPr>
      <w:keepNext/>
      <w:keepLines/>
    </w:pPr>
    <w:rPr>
      <w:b/>
      <w:i/>
    </w:rPr>
  </w:style>
  <w:style w:type="paragraph" w:customStyle="1" w:styleId="subtussenkop">
    <w:name w:val="subtussenkop"/>
    <w:basedOn w:val="broodtekst"/>
    <w:next w:val="Normal"/>
    <w:uiPriority w:val="11"/>
    <w:qFormat/>
    <w:rsid w:val="00C129BF"/>
    <w:pPr>
      <w:keepNext/>
      <w:keepLines/>
    </w:pPr>
    <w:rPr>
      <w:i/>
    </w:rPr>
  </w:style>
  <w:style w:type="paragraph" w:customStyle="1" w:styleId="tabelkop">
    <w:name w:val="tabelkop"/>
    <w:basedOn w:val="broodtekst"/>
    <w:rsid w:val="007C1FE5"/>
    <w:pPr>
      <w:spacing w:before="40" w:after="40" w:line="200" w:lineRule="atLeast"/>
    </w:pPr>
    <w:rPr>
      <w:b/>
      <w:color w:val="FFFFFF"/>
      <w:sz w:val="18"/>
    </w:rPr>
  </w:style>
  <w:style w:type="paragraph" w:customStyle="1" w:styleId="tabeltekst">
    <w:name w:val="tabeltekst"/>
    <w:basedOn w:val="broodtekst"/>
    <w:rsid w:val="00C129BF"/>
    <w:pPr>
      <w:spacing w:before="40" w:after="40" w:line="200" w:lineRule="atLeast"/>
    </w:pPr>
    <w:rPr>
      <w:sz w:val="16"/>
    </w:rPr>
  </w:style>
  <w:style w:type="paragraph" w:customStyle="1" w:styleId="sidetekst">
    <w:name w:val="sidetekst"/>
    <w:basedOn w:val="broodtekst"/>
    <w:rsid w:val="00C129BF"/>
    <w:rPr>
      <w:color w:val="006487"/>
      <w:sz w:val="16"/>
    </w:rPr>
  </w:style>
  <w:style w:type="paragraph" w:customStyle="1" w:styleId="sidetekst-kopje">
    <w:name w:val="sidetekst-kopje"/>
    <w:basedOn w:val="broodtekst"/>
    <w:next w:val="sidetekst"/>
    <w:rsid w:val="00C129BF"/>
    <w:rPr>
      <w:b/>
      <w:color w:val="006487"/>
      <w:sz w:val="16"/>
    </w:rPr>
  </w:style>
  <w:style w:type="paragraph" w:customStyle="1" w:styleId="aandachtstekst">
    <w:name w:val="aandachtstekst"/>
    <w:basedOn w:val="broodtekst"/>
    <w:uiPriority w:val="9"/>
    <w:qFormat/>
    <w:rsid w:val="00C129BF"/>
    <w:pPr>
      <w:pBdr>
        <w:left w:val="single" w:sz="4" w:space="5" w:color="006487"/>
      </w:pBdr>
      <w:ind w:left="113"/>
    </w:pPr>
    <w:rPr>
      <w:color w:val="006487"/>
      <w:sz w:val="16"/>
    </w:rPr>
  </w:style>
  <w:style w:type="paragraph" w:styleId="TOC1">
    <w:name w:val="toc 1"/>
    <w:basedOn w:val="Normal"/>
    <w:next w:val="Normal"/>
    <w:autoRedefine/>
    <w:uiPriority w:val="39"/>
    <w:rsid w:val="006914C5"/>
    <w:pPr>
      <w:tabs>
        <w:tab w:val="right" w:leader="dot" w:pos="8505"/>
      </w:tabs>
      <w:spacing w:before="280"/>
      <w:ind w:left="284" w:right="170" w:hanging="284"/>
    </w:pPr>
    <w:rPr>
      <w:b/>
    </w:rPr>
  </w:style>
  <w:style w:type="paragraph" w:styleId="TOC2">
    <w:name w:val="toc 2"/>
    <w:basedOn w:val="TOC1"/>
    <w:next w:val="Normal"/>
    <w:autoRedefine/>
    <w:uiPriority w:val="39"/>
    <w:rsid w:val="000938B3"/>
    <w:pPr>
      <w:tabs>
        <w:tab w:val="left" w:pos="794"/>
      </w:tabs>
      <w:spacing w:before="0"/>
      <w:ind w:left="794" w:hanging="510"/>
    </w:pPr>
    <w:rPr>
      <w:b w:val="0"/>
    </w:rPr>
  </w:style>
  <w:style w:type="paragraph" w:styleId="TOC3">
    <w:name w:val="toc 3"/>
    <w:basedOn w:val="TOC2"/>
    <w:next w:val="Normal"/>
    <w:autoRedefine/>
    <w:uiPriority w:val="39"/>
    <w:rsid w:val="00C129BF"/>
    <w:pPr>
      <w:tabs>
        <w:tab w:val="clear" w:pos="794"/>
        <w:tab w:val="left" w:pos="1701"/>
      </w:tabs>
      <w:ind w:left="805" w:firstLine="0"/>
    </w:pPr>
  </w:style>
  <w:style w:type="character" w:styleId="Hyperlink">
    <w:name w:val="Hyperlink"/>
    <w:uiPriority w:val="99"/>
    <w:rsid w:val="00C129BF"/>
    <w:rPr>
      <w:color w:val="0000FF"/>
      <w:u w:val="single"/>
    </w:rPr>
  </w:style>
  <w:style w:type="paragraph" w:customStyle="1" w:styleId="bijlage">
    <w:name w:val="bijlage"/>
    <w:basedOn w:val="broodtekst"/>
    <w:next w:val="Normal"/>
    <w:uiPriority w:val="12"/>
    <w:qFormat/>
    <w:rsid w:val="00BE3804"/>
    <w:pPr>
      <w:keepNext/>
      <w:keepLines/>
      <w:pageBreakBefore/>
      <w:numPr>
        <w:numId w:val="6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bijschrift">
    <w:name w:val="bijschrift"/>
    <w:basedOn w:val="broodtekst"/>
    <w:rsid w:val="00C129BF"/>
    <w:rPr>
      <w:color w:val="006487"/>
      <w:sz w:val="16"/>
    </w:rPr>
  </w:style>
  <w:style w:type="paragraph" w:customStyle="1" w:styleId="bijschrift-kopje">
    <w:name w:val="bijschrift-kopje"/>
    <w:basedOn w:val="broodtekst"/>
    <w:next w:val="bijschrift"/>
    <w:rsid w:val="00C129BF"/>
    <w:pPr>
      <w:pBdr>
        <w:bottom w:val="single" w:sz="4" w:space="1" w:color="BE8314"/>
      </w:pBdr>
    </w:pPr>
    <w:rPr>
      <w:b/>
      <w:color w:val="006487"/>
      <w:sz w:val="16"/>
    </w:rPr>
  </w:style>
  <w:style w:type="paragraph" w:customStyle="1" w:styleId="colofon">
    <w:name w:val="colofon"/>
    <w:basedOn w:val="colofon-titel"/>
    <w:rsid w:val="00C129BF"/>
    <w:pPr>
      <w:numPr>
        <w:numId w:val="0"/>
      </w:numPr>
    </w:pPr>
  </w:style>
  <w:style w:type="paragraph" w:customStyle="1" w:styleId="colofon-kopje">
    <w:name w:val="colofon-kopje"/>
    <w:basedOn w:val="broodtekst"/>
    <w:next w:val="broodtekst"/>
    <w:rsid w:val="00C129BF"/>
    <w:pPr>
      <w:spacing w:before="140" w:after="140"/>
    </w:pPr>
    <w:rPr>
      <w:b/>
      <w:caps/>
      <w:u w:val="single" w:color="BE8314"/>
    </w:rPr>
  </w:style>
  <w:style w:type="paragraph" w:customStyle="1" w:styleId="colofon-subtitel">
    <w:name w:val="colofon-subtitel"/>
    <w:basedOn w:val="broodtekst"/>
    <w:next w:val="broodtekst"/>
    <w:rsid w:val="00C129BF"/>
    <w:rPr>
      <w:color w:val="006487"/>
      <w:sz w:val="28"/>
    </w:rPr>
  </w:style>
  <w:style w:type="paragraph" w:customStyle="1" w:styleId="colofon-titel">
    <w:name w:val="colofon-titel"/>
    <w:basedOn w:val="broodtekst"/>
    <w:next w:val="broodtekst"/>
    <w:rsid w:val="00C129BF"/>
    <w:pPr>
      <w:numPr>
        <w:numId w:val="7"/>
      </w:numPr>
      <w:tabs>
        <w:tab w:val="left" w:pos="2268"/>
      </w:tabs>
      <w:spacing w:after="480"/>
      <w:ind w:left="2268" w:hanging="2268"/>
      <w:contextualSpacing/>
    </w:pPr>
    <w:rPr>
      <w:caps/>
      <w:color w:val="006487"/>
      <w:sz w:val="30"/>
    </w:rPr>
  </w:style>
  <w:style w:type="paragraph" w:customStyle="1" w:styleId="copyright">
    <w:name w:val="copyright"/>
    <w:basedOn w:val="broodtekst"/>
    <w:rsid w:val="00C129BF"/>
    <w:pPr>
      <w:spacing w:line="200" w:lineRule="atLeast"/>
    </w:pPr>
    <w:rPr>
      <w:sz w:val="12"/>
    </w:rPr>
  </w:style>
  <w:style w:type="paragraph" w:customStyle="1" w:styleId="hoofdstuk">
    <w:name w:val="hoofdstuk"/>
    <w:basedOn w:val="broodtekst"/>
    <w:next w:val="broodtekst"/>
    <w:rsid w:val="00C129BF"/>
    <w:rPr>
      <w:color w:val="BE8314"/>
      <w:sz w:val="24"/>
    </w:rPr>
  </w:style>
  <w:style w:type="paragraph" w:customStyle="1" w:styleId="voorinhoud">
    <w:name w:val="voorinhoud"/>
    <w:basedOn w:val="broodtekst"/>
    <w:rsid w:val="00C129BF"/>
    <w:pPr>
      <w:spacing w:line="446" w:lineRule="exact"/>
    </w:pPr>
  </w:style>
  <w:style w:type="paragraph" w:styleId="TOC4">
    <w:name w:val="toc 4"/>
    <w:basedOn w:val="TOC3"/>
    <w:next w:val="Normal"/>
    <w:autoRedefine/>
    <w:uiPriority w:val="39"/>
    <w:rsid w:val="00C129BF"/>
    <w:pPr>
      <w:tabs>
        <w:tab w:val="clear" w:pos="1701"/>
        <w:tab w:val="left" w:pos="2835"/>
      </w:tabs>
      <w:ind w:left="1701"/>
    </w:pPr>
  </w:style>
  <w:style w:type="paragraph" w:styleId="TOC7">
    <w:name w:val="toc 7"/>
    <w:basedOn w:val="TOC6"/>
    <w:next w:val="Normal"/>
    <w:autoRedefine/>
    <w:uiPriority w:val="39"/>
    <w:rsid w:val="00C129BF"/>
    <w:pPr>
      <w:tabs>
        <w:tab w:val="clear" w:pos="8495"/>
        <w:tab w:val="right" w:leader="dot" w:pos="8505"/>
      </w:tabs>
      <w:spacing w:before="0"/>
    </w:pPr>
    <w:rPr>
      <w:b w:val="0"/>
    </w:rPr>
  </w:style>
  <w:style w:type="paragraph" w:styleId="TOC5">
    <w:name w:val="toc 5"/>
    <w:basedOn w:val="Normal"/>
    <w:next w:val="Normal"/>
    <w:autoRedefine/>
    <w:uiPriority w:val="39"/>
    <w:rsid w:val="00C129BF"/>
    <w:pPr>
      <w:tabs>
        <w:tab w:val="right" w:leader="dot" w:pos="8505"/>
      </w:tabs>
      <w:spacing w:before="280"/>
    </w:pPr>
    <w:rPr>
      <w:b/>
    </w:rPr>
  </w:style>
  <w:style w:type="paragraph" w:styleId="TOC6">
    <w:name w:val="toc 6"/>
    <w:basedOn w:val="Normal"/>
    <w:next w:val="Normal"/>
    <w:autoRedefine/>
    <w:uiPriority w:val="39"/>
    <w:rsid w:val="00C129BF"/>
    <w:pPr>
      <w:tabs>
        <w:tab w:val="left" w:pos="1315"/>
        <w:tab w:val="right" w:leader="dot" w:pos="8495"/>
      </w:tabs>
      <w:spacing w:before="280"/>
    </w:pPr>
    <w:rPr>
      <w:b/>
    </w:rPr>
  </w:style>
  <w:style w:type="paragraph" w:styleId="TOC8">
    <w:name w:val="toc 8"/>
    <w:basedOn w:val="TOC6"/>
    <w:next w:val="Normal"/>
    <w:autoRedefine/>
    <w:uiPriority w:val="39"/>
    <w:rsid w:val="00C129BF"/>
    <w:pPr>
      <w:keepLines/>
      <w:tabs>
        <w:tab w:val="clear" w:pos="8495"/>
        <w:tab w:val="right" w:leader="dot" w:pos="8505"/>
      </w:tabs>
      <w:spacing w:before="240"/>
      <w:ind w:left="1418" w:hanging="1418"/>
      <w:contextualSpacing/>
    </w:pPr>
  </w:style>
  <w:style w:type="paragraph" w:styleId="TOC9">
    <w:name w:val="toc 9"/>
    <w:basedOn w:val="TOC6"/>
    <w:next w:val="Normal"/>
    <w:autoRedefine/>
    <w:uiPriority w:val="39"/>
    <w:rsid w:val="00C129BF"/>
    <w:pPr>
      <w:tabs>
        <w:tab w:val="clear" w:pos="1315"/>
        <w:tab w:val="clear" w:pos="8495"/>
        <w:tab w:val="right" w:leader="dot" w:pos="8505"/>
      </w:tabs>
    </w:pPr>
  </w:style>
  <w:style w:type="paragraph" w:styleId="Caption">
    <w:name w:val="caption"/>
    <w:basedOn w:val="Normal"/>
    <w:next w:val="Normal"/>
    <w:rsid w:val="00BE3804"/>
    <w:pPr>
      <w:spacing w:before="100" w:after="160"/>
      <w:contextualSpacing/>
    </w:pPr>
    <w:rPr>
      <w:bCs/>
      <w:sz w:val="16"/>
      <w:szCs w:val="20"/>
    </w:rPr>
  </w:style>
  <w:style w:type="paragraph" w:customStyle="1" w:styleId="Kop1">
    <w:name w:val="Kop1"/>
    <w:basedOn w:val="broodtekst"/>
    <w:next w:val="broodtekst"/>
    <w:link w:val="Kop1CharChar"/>
    <w:rsid w:val="00C129BF"/>
    <w:pPr>
      <w:keepNext/>
      <w:keepLines/>
      <w:pageBreakBefore/>
      <w:numPr>
        <w:numId w:val="1"/>
      </w:numPr>
      <w:tabs>
        <w:tab w:val="left" w:pos="2625"/>
      </w:tabs>
      <w:spacing w:after="840" w:line="560" w:lineRule="atLeast"/>
      <w:outlineLvl w:val="0"/>
    </w:pPr>
    <w:rPr>
      <w:color w:val="006487"/>
      <w:kern w:val="32"/>
      <w:sz w:val="44"/>
    </w:rPr>
  </w:style>
  <w:style w:type="character" w:customStyle="1" w:styleId="broodtekstChar">
    <w:name w:val="broodtekst Char"/>
    <w:link w:val="broodtekst"/>
    <w:rsid w:val="00C129BF"/>
    <w:rPr>
      <w:rFonts w:ascii="Palatino Linotype" w:hAnsi="Palatino Linotype"/>
      <w:sz w:val="18"/>
      <w:szCs w:val="24"/>
      <w:lang w:eastAsia="en-US"/>
    </w:rPr>
  </w:style>
  <w:style w:type="character" w:customStyle="1" w:styleId="Kop1CharChar">
    <w:name w:val="Kop1 Char Char"/>
    <w:link w:val="Kop1"/>
    <w:rsid w:val="00C129BF"/>
    <w:rPr>
      <w:rFonts w:ascii="Arial" w:hAnsi="Arial"/>
      <w:color w:val="006487"/>
      <w:kern w:val="32"/>
      <w:sz w:val="44"/>
      <w:szCs w:val="24"/>
      <w:lang w:eastAsia="en-US"/>
    </w:rPr>
  </w:style>
  <w:style w:type="paragraph" w:customStyle="1" w:styleId="bijschrift-kopje-foto">
    <w:name w:val="bijschrift-kopje-foto"/>
    <w:basedOn w:val="bijschrift-kopje"/>
    <w:rsid w:val="00C129BF"/>
    <w:pPr>
      <w:tabs>
        <w:tab w:val="num" w:pos="0"/>
      </w:tabs>
    </w:pPr>
  </w:style>
  <w:style w:type="paragraph" w:customStyle="1" w:styleId="bijschrift-kopje-tabel">
    <w:name w:val="bijschrift-kopje-tabel"/>
    <w:basedOn w:val="bijschrift-kopje"/>
    <w:rsid w:val="00C129BF"/>
    <w:pPr>
      <w:tabs>
        <w:tab w:val="num" w:pos="0"/>
      </w:tabs>
    </w:pPr>
  </w:style>
  <w:style w:type="paragraph" w:customStyle="1" w:styleId="Testhoofdstuk1">
    <w:name w:val="Testhoofdstuk1"/>
    <w:basedOn w:val="broodtekst"/>
    <w:next w:val="broodtekst"/>
    <w:rsid w:val="00C129BF"/>
    <w:pPr>
      <w:pageBreakBefore/>
      <w:framePr w:wrap="notBeside" w:vAnchor="page" w:hAnchor="margin" w:y="1566"/>
      <w:tabs>
        <w:tab w:val="num" w:pos="0"/>
        <w:tab w:val="left" w:pos="2625"/>
      </w:tabs>
      <w:spacing w:after="840" w:line="560" w:lineRule="atLeast"/>
      <w:ind w:firstLine="1576"/>
    </w:pPr>
    <w:rPr>
      <w:color w:val="006487"/>
      <w:sz w:val="44"/>
    </w:rPr>
  </w:style>
  <w:style w:type="numbering" w:customStyle="1" w:styleId="listnumber">
    <w:name w:val="listnumber"/>
    <w:basedOn w:val="NoList"/>
    <w:rsid w:val="00C129BF"/>
    <w:pPr>
      <w:numPr>
        <w:numId w:val="2"/>
      </w:numPr>
    </w:pPr>
  </w:style>
  <w:style w:type="paragraph" w:customStyle="1" w:styleId="aandachtstekstkop">
    <w:name w:val="aandachtstekstkop"/>
    <w:basedOn w:val="aandachtstekst"/>
    <w:next w:val="aandachtstekst"/>
    <w:rsid w:val="00C129BF"/>
    <w:rPr>
      <w:b/>
      <w:caps/>
    </w:rPr>
  </w:style>
  <w:style w:type="paragraph" w:styleId="BalloonText">
    <w:name w:val="Balloon Text"/>
    <w:basedOn w:val="Normal"/>
    <w:rsid w:val="00C129BF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C129BF"/>
    <w:pPr>
      <w:numPr>
        <w:numId w:val="5"/>
      </w:numPr>
      <w:ind w:left="284" w:hanging="284"/>
    </w:pPr>
  </w:style>
  <w:style w:type="paragraph" w:styleId="DocumentMap">
    <w:name w:val="Document Map"/>
    <w:basedOn w:val="Normal"/>
    <w:rsid w:val="00C129BF"/>
    <w:pPr>
      <w:shd w:val="clear" w:color="auto" w:fill="000080"/>
    </w:pPr>
    <w:rPr>
      <w:rFonts w:ascii="Tahoma" w:hAnsi="Tahoma" w:cs="Tahoma"/>
      <w:szCs w:val="20"/>
    </w:rPr>
  </w:style>
  <w:style w:type="character" w:styleId="EndnoteReference">
    <w:name w:val="endnote reference"/>
    <w:rsid w:val="00C129BF"/>
    <w:rPr>
      <w:vertAlign w:val="superscript"/>
    </w:rPr>
  </w:style>
  <w:style w:type="paragraph" w:styleId="EndnoteText">
    <w:name w:val="endnote text"/>
    <w:basedOn w:val="Normal"/>
    <w:rsid w:val="00C129BF"/>
    <w:rPr>
      <w:szCs w:val="20"/>
    </w:rPr>
  </w:style>
  <w:style w:type="paragraph" w:styleId="Index1">
    <w:name w:val="index 1"/>
    <w:basedOn w:val="Normal"/>
    <w:next w:val="Normal"/>
    <w:autoRedefine/>
    <w:rsid w:val="00C129BF"/>
    <w:pPr>
      <w:ind w:left="200" w:hanging="200"/>
    </w:pPr>
  </w:style>
  <w:style w:type="paragraph" w:styleId="Index2">
    <w:name w:val="index 2"/>
    <w:basedOn w:val="Normal"/>
    <w:next w:val="Normal"/>
    <w:autoRedefine/>
    <w:rsid w:val="00C129BF"/>
    <w:pPr>
      <w:ind w:left="400" w:hanging="200"/>
    </w:pPr>
  </w:style>
  <w:style w:type="paragraph" w:styleId="Index3">
    <w:name w:val="index 3"/>
    <w:basedOn w:val="Normal"/>
    <w:next w:val="Normal"/>
    <w:autoRedefine/>
    <w:rsid w:val="00C129BF"/>
    <w:pPr>
      <w:ind w:left="600" w:hanging="200"/>
    </w:pPr>
  </w:style>
  <w:style w:type="paragraph" w:styleId="Index4">
    <w:name w:val="index 4"/>
    <w:basedOn w:val="Normal"/>
    <w:next w:val="Normal"/>
    <w:autoRedefine/>
    <w:rsid w:val="00C129BF"/>
    <w:pPr>
      <w:ind w:left="800" w:hanging="200"/>
    </w:pPr>
  </w:style>
  <w:style w:type="paragraph" w:styleId="Index5">
    <w:name w:val="index 5"/>
    <w:basedOn w:val="Normal"/>
    <w:next w:val="Normal"/>
    <w:autoRedefine/>
    <w:rsid w:val="00C129BF"/>
    <w:pPr>
      <w:ind w:left="1000" w:hanging="200"/>
    </w:pPr>
  </w:style>
  <w:style w:type="paragraph" w:styleId="Index6">
    <w:name w:val="index 6"/>
    <w:basedOn w:val="Normal"/>
    <w:next w:val="Normal"/>
    <w:autoRedefine/>
    <w:rsid w:val="00C129BF"/>
    <w:pPr>
      <w:ind w:left="1200" w:hanging="200"/>
    </w:pPr>
  </w:style>
  <w:style w:type="paragraph" w:styleId="Index7">
    <w:name w:val="index 7"/>
    <w:basedOn w:val="Normal"/>
    <w:next w:val="Normal"/>
    <w:autoRedefine/>
    <w:rsid w:val="00C129BF"/>
    <w:pPr>
      <w:ind w:left="1400" w:hanging="200"/>
    </w:pPr>
  </w:style>
  <w:style w:type="paragraph" w:styleId="Index8">
    <w:name w:val="index 8"/>
    <w:basedOn w:val="Normal"/>
    <w:next w:val="Normal"/>
    <w:autoRedefine/>
    <w:rsid w:val="00C129BF"/>
    <w:pPr>
      <w:ind w:left="1600" w:hanging="200"/>
    </w:pPr>
  </w:style>
  <w:style w:type="paragraph" w:styleId="Index9">
    <w:name w:val="index 9"/>
    <w:basedOn w:val="Normal"/>
    <w:next w:val="Normal"/>
    <w:autoRedefine/>
    <w:rsid w:val="00C129BF"/>
    <w:pPr>
      <w:ind w:left="1800" w:hanging="200"/>
    </w:pPr>
  </w:style>
  <w:style w:type="paragraph" w:styleId="IndexHeading">
    <w:name w:val="index heading"/>
    <w:basedOn w:val="Normal"/>
    <w:next w:val="Index1"/>
    <w:rsid w:val="00C129BF"/>
    <w:rPr>
      <w:rFonts w:cs="Arial"/>
      <w:b/>
      <w:bCs/>
    </w:rPr>
  </w:style>
  <w:style w:type="paragraph" w:styleId="TOAHeading">
    <w:name w:val="toa heading"/>
    <w:basedOn w:val="Normal"/>
    <w:next w:val="Normal"/>
    <w:rsid w:val="00C129BF"/>
    <w:pPr>
      <w:spacing w:before="120"/>
    </w:pPr>
    <w:rPr>
      <w:rFonts w:cs="Arial"/>
      <w:b/>
      <w:bCs/>
      <w:sz w:val="24"/>
    </w:rPr>
  </w:style>
  <w:style w:type="paragraph" w:styleId="TableofFigures">
    <w:name w:val="table of figures"/>
    <w:basedOn w:val="Normal"/>
    <w:next w:val="Normal"/>
    <w:uiPriority w:val="99"/>
    <w:rsid w:val="00C129BF"/>
    <w:pPr>
      <w:numPr>
        <w:numId w:val="4"/>
      </w:numPr>
      <w:tabs>
        <w:tab w:val="clear" w:pos="0"/>
      </w:tabs>
    </w:pPr>
  </w:style>
  <w:style w:type="paragraph" w:styleId="MacroText">
    <w:name w:val="macro"/>
    <w:rsid w:val="00C129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lang w:eastAsia="en-US"/>
    </w:rPr>
  </w:style>
  <w:style w:type="paragraph" w:styleId="CommentText">
    <w:name w:val="annotation text"/>
    <w:basedOn w:val="Normal"/>
    <w:link w:val="CommentTextChar"/>
    <w:rsid w:val="00C129BF"/>
    <w:rPr>
      <w:szCs w:val="20"/>
    </w:rPr>
  </w:style>
  <w:style w:type="paragraph" w:styleId="CommentSubject">
    <w:name w:val="annotation subject"/>
    <w:basedOn w:val="CommentText"/>
    <w:next w:val="CommentText"/>
    <w:rsid w:val="00C129BF"/>
    <w:rPr>
      <w:b/>
      <w:bCs/>
    </w:rPr>
  </w:style>
  <w:style w:type="character" w:styleId="CommentReference">
    <w:name w:val="annotation reference"/>
    <w:rsid w:val="00C129BF"/>
    <w:rPr>
      <w:sz w:val="16"/>
      <w:szCs w:val="16"/>
    </w:rPr>
  </w:style>
  <w:style w:type="character" w:styleId="FootnoteReference">
    <w:name w:val="footnote reference"/>
    <w:rsid w:val="00C129BF"/>
    <w:rPr>
      <w:vertAlign w:val="superscript"/>
    </w:rPr>
  </w:style>
  <w:style w:type="paragraph" w:styleId="FootnoteText">
    <w:name w:val="footnote text"/>
    <w:basedOn w:val="Normal"/>
    <w:link w:val="FootnoteTextChar"/>
    <w:rsid w:val="00C129BF"/>
    <w:rPr>
      <w:sz w:val="16"/>
      <w:szCs w:val="20"/>
    </w:rPr>
  </w:style>
  <w:style w:type="paragraph" w:customStyle="1" w:styleId="bijschrift-kop">
    <w:name w:val="bijschrift-kop"/>
    <w:basedOn w:val="bijschrift"/>
    <w:rsid w:val="00C129BF"/>
    <w:rPr>
      <w:b/>
    </w:rPr>
  </w:style>
  <w:style w:type="character" w:customStyle="1" w:styleId="bijschrifthidden">
    <w:name w:val="bijschrifthidden"/>
    <w:rsid w:val="00C129BF"/>
    <w:rPr>
      <w:vanish/>
    </w:rPr>
  </w:style>
  <w:style w:type="paragraph" w:customStyle="1" w:styleId="tockopje">
    <w:name w:val="tockopje"/>
    <w:basedOn w:val="broodtekst"/>
    <w:next w:val="TOC1"/>
    <w:rsid w:val="00C129BF"/>
    <w:pPr>
      <w:keepNext/>
      <w:keepLines/>
      <w:spacing w:before="280" w:after="280"/>
    </w:pPr>
    <w:rPr>
      <w:b/>
    </w:rPr>
  </w:style>
  <w:style w:type="paragraph" w:customStyle="1" w:styleId="bijschrift-afbeelding">
    <w:name w:val="bijschrift-afbeelding"/>
    <w:basedOn w:val="bijschrift"/>
    <w:rsid w:val="00C129BF"/>
  </w:style>
  <w:style w:type="paragraph" w:customStyle="1" w:styleId="bijschrift-figuur">
    <w:name w:val="bijschrift-figuur"/>
    <w:basedOn w:val="bijschrift"/>
    <w:rsid w:val="00C129BF"/>
  </w:style>
  <w:style w:type="paragraph" w:customStyle="1" w:styleId="bijschrift-foto">
    <w:name w:val="bijschrift-foto"/>
    <w:basedOn w:val="bijschrift"/>
    <w:rsid w:val="00C129BF"/>
  </w:style>
  <w:style w:type="paragraph" w:customStyle="1" w:styleId="bijschrift-tabel">
    <w:name w:val="bijschrift-tabel"/>
    <w:basedOn w:val="bijschrift"/>
    <w:rsid w:val="00C129BF"/>
  </w:style>
  <w:style w:type="paragraph" w:customStyle="1" w:styleId="bijschrift-vergelijking">
    <w:name w:val="bijschrift-vergelijking"/>
    <w:basedOn w:val="bijschrift"/>
    <w:rsid w:val="00C129BF"/>
  </w:style>
  <w:style w:type="paragraph" w:customStyle="1" w:styleId="extreemklein">
    <w:name w:val="extreemklein"/>
    <w:basedOn w:val="broodtekst"/>
    <w:next w:val="broodtekst"/>
    <w:rsid w:val="00C129BF"/>
    <w:pPr>
      <w:spacing w:line="14" w:lineRule="exact"/>
    </w:pPr>
    <w:rPr>
      <w:vanish/>
      <w:sz w:val="2"/>
    </w:rPr>
  </w:style>
  <w:style w:type="paragraph" w:customStyle="1" w:styleId="list-bullet">
    <w:name w:val="list-bullet"/>
    <w:basedOn w:val="broodtekst"/>
    <w:uiPriority w:val="7"/>
    <w:qFormat/>
    <w:rsid w:val="00C129BF"/>
    <w:pPr>
      <w:keepLines/>
      <w:numPr>
        <w:numId w:val="3"/>
      </w:numPr>
    </w:pPr>
  </w:style>
  <w:style w:type="paragraph" w:styleId="ListBullet">
    <w:name w:val="List Bullet"/>
    <w:basedOn w:val="Normal"/>
    <w:rsid w:val="00C129BF"/>
    <w:pPr>
      <w:tabs>
        <w:tab w:val="num" w:pos="360"/>
      </w:tabs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C129BF"/>
    <w:rPr>
      <w:color w:val="808080"/>
    </w:rPr>
  </w:style>
  <w:style w:type="paragraph" w:customStyle="1" w:styleId="kop4">
    <w:name w:val="kop4"/>
    <w:basedOn w:val="kop3"/>
    <w:next w:val="broodtekst"/>
    <w:link w:val="kop4Char"/>
    <w:rsid w:val="00C129BF"/>
    <w:pPr>
      <w:numPr>
        <w:ilvl w:val="3"/>
      </w:numPr>
      <w:spacing w:before="0" w:after="0" w:line="480" w:lineRule="auto"/>
      <w:outlineLvl w:val="3"/>
    </w:pPr>
    <w:rPr>
      <w:i/>
    </w:rPr>
  </w:style>
  <w:style w:type="character" w:customStyle="1" w:styleId="kop4Char">
    <w:name w:val="kop4 Char"/>
    <w:basedOn w:val="broodtekstChar"/>
    <w:link w:val="kop4"/>
    <w:rsid w:val="00C129BF"/>
    <w:rPr>
      <w:rFonts w:ascii="Arial" w:hAnsi="Arial"/>
      <w:i/>
      <w:caps/>
      <w:color w:val="006487"/>
      <w:kern w:val="32"/>
      <w:sz w:val="18"/>
      <w:szCs w:val="24"/>
      <w:u w:color="BE8314"/>
      <w:lang w:eastAsia="en-US"/>
    </w:rPr>
  </w:style>
  <w:style w:type="paragraph" w:customStyle="1" w:styleId="bijlage-sub">
    <w:name w:val="bijlage-sub"/>
    <w:basedOn w:val="bijlage"/>
    <w:next w:val="Normal"/>
    <w:uiPriority w:val="13"/>
    <w:qFormat/>
    <w:rsid w:val="00C129BF"/>
    <w:pPr>
      <w:pageBreakBefore w:val="0"/>
      <w:numPr>
        <w:ilvl w:val="1"/>
      </w:numPr>
      <w:tabs>
        <w:tab w:val="clear" w:pos="1440"/>
      </w:tabs>
    </w:pPr>
  </w:style>
  <w:style w:type="paragraph" w:customStyle="1" w:styleId="bijlage-woord-sub">
    <w:name w:val="bijlage-woord-sub"/>
    <w:basedOn w:val="bijlage-woord"/>
    <w:next w:val="broodtekst"/>
    <w:rsid w:val="00C129BF"/>
    <w:pPr>
      <w:pageBreakBefore w:val="0"/>
    </w:pPr>
  </w:style>
  <w:style w:type="table" w:customStyle="1" w:styleId="tabel2">
    <w:name w:val="tabel2"/>
    <w:basedOn w:val="TableNormal"/>
    <w:uiPriority w:val="99"/>
    <w:rsid w:val="00C129BF"/>
    <w:tblPr>
      <w:tblStyleRowBandSize w:val="1"/>
      <w:tblStyleColBandSize w:val="1"/>
    </w:tblPr>
    <w:tcPr>
      <w:shd w:val="clear" w:color="auto" w:fill="E5EFF3"/>
    </w:tcPr>
    <w:tblStylePr w:type="firstRow">
      <w:tblPr/>
      <w:tcPr>
        <w:shd w:val="clear" w:color="auto" w:fill="006487"/>
      </w:tcPr>
    </w:tblStylePr>
    <w:tblStylePr w:type="firstCol">
      <w:tblPr/>
      <w:tcPr>
        <w:shd w:val="clear" w:color="auto" w:fill="BFBFBF" w:themeFill="background1" w:themeFillShade="BF"/>
      </w:tcPr>
    </w:tblStylePr>
    <w:tblStylePr w:type="band1Vert">
      <w:tblPr/>
      <w:tcPr>
        <w:tcBorders>
          <w:top w:val="nil"/>
          <w:left w:val="single" w:sz="24" w:space="0" w:color="FFFFFF" w:themeColor="background1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</w:style>
  <w:style w:type="table" w:customStyle="1" w:styleId="tabel1">
    <w:name w:val="tabel1"/>
    <w:basedOn w:val="TableNormal"/>
    <w:uiPriority w:val="99"/>
    <w:rsid w:val="00C129BF"/>
    <w:pPr>
      <w:keepNext/>
    </w:p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  <w:style w:type="paragraph" w:customStyle="1" w:styleId="Annex">
    <w:name w:val="Annex"/>
    <w:basedOn w:val="bijlage"/>
    <w:next w:val="Normal"/>
    <w:uiPriority w:val="14"/>
    <w:qFormat/>
    <w:rsid w:val="00C129BF"/>
    <w:pPr>
      <w:numPr>
        <w:numId w:val="8"/>
      </w:numPr>
      <w:tabs>
        <w:tab w:val="left" w:pos="2835"/>
      </w:tabs>
      <w:ind w:left="2835" w:hanging="2835"/>
    </w:pPr>
  </w:style>
  <w:style w:type="paragraph" w:styleId="NormalWeb">
    <w:name w:val="Normal (Web)"/>
    <w:basedOn w:val="Normal"/>
    <w:uiPriority w:val="99"/>
    <w:rsid w:val="00C129BF"/>
  </w:style>
  <w:style w:type="character" w:customStyle="1" w:styleId="Heading7Char">
    <w:name w:val="Heading 7 Char"/>
    <w:basedOn w:val="DefaultParagraphFont"/>
    <w:link w:val="Heading7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C129B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customStyle="1" w:styleId="keepwithnext">
    <w:name w:val="keepwithnext"/>
    <w:basedOn w:val="Normal"/>
    <w:next w:val="Normal"/>
    <w:uiPriority w:val="5"/>
    <w:qFormat/>
    <w:rsid w:val="00C129BF"/>
    <w:pPr>
      <w:keepNext/>
    </w:pPr>
  </w:style>
  <w:style w:type="paragraph" w:styleId="ListParagraph">
    <w:name w:val="List Paragraph"/>
    <w:aliases w:val="Colofon"/>
    <w:basedOn w:val="Normal"/>
    <w:link w:val="ListParagraphChar"/>
    <w:uiPriority w:val="34"/>
    <w:qFormat/>
    <w:rsid w:val="00272E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rsid w:val="00311466"/>
    <w:rPr>
      <w:rFonts w:ascii="Palatino Linotype" w:hAnsi="Palatino Linotype"/>
      <w:sz w:val="16"/>
      <w:lang w:eastAsia="en-US"/>
    </w:rPr>
  </w:style>
  <w:style w:type="paragraph" w:customStyle="1" w:styleId="BULLETTEXT">
    <w:name w:val="BULLETTEXT"/>
    <w:basedOn w:val="Normal"/>
    <w:rsid w:val="00311466"/>
    <w:pPr>
      <w:numPr>
        <w:numId w:val="9"/>
      </w:numPr>
      <w:tabs>
        <w:tab w:val="left" w:pos="0"/>
        <w:tab w:val="left" w:pos="454"/>
        <w:tab w:val="left" w:pos="680"/>
      </w:tabs>
    </w:pPr>
    <w:rPr>
      <w:rFonts w:ascii="Palatino" w:hAnsi="Palatino"/>
    </w:rPr>
  </w:style>
  <w:style w:type="paragraph" w:customStyle="1" w:styleId="Tabeltekst0">
    <w:name w:val="Tabeltekst"/>
    <w:basedOn w:val="Normal"/>
    <w:rsid w:val="007C1FE5"/>
    <w:pPr>
      <w:spacing w:line="240" w:lineRule="exact"/>
    </w:pPr>
    <w:rPr>
      <w:sz w:val="18"/>
    </w:rPr>
  </w:style>
  <w:style w:type="character" w:styleId="FollowedHyperlink">
    <w:name w:val="FollowedHyperlink"/>
    <w:basedOn w:val="DefaultParagraphFont"/>
    <w:rsid w:val="00FB3194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2"/>
    <w:rsid w:val="00B12037"/>
    <w:rPr>
      <w:rFonts w:ascii="Arial" w:hAnsi="Arial"/>
      <w:b/>
      <w:smallCaps/>
      <w:color w:val="E4610F"/>
      <w:kern w:val="32"/>
      <w:sz w:val="28"/>
      <w:szCs w:val="24"/>
      <w:u w:color="BE8314"/>
      <w:lang w:eastAsia="en-US"/>
    </w:rPr>
  </w:style>
  <w:style w:type="paragraph" w:customStyle="1" w:styleId="Default">
    <w:name w:val="Default"/>
    <w:rsid w:val="0000647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Onopgelostemelding1">
    <w:name w:val="Onopgeloste melding1"/>
    <w:basedOn w:val="DefaultParagraphFont"/>
    <w:uiPriority w:val="99"/>
    <w:semiHidden/>
    <w:unhideWhenUsed/>
    <w:rsid w:val="00824A4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B2DD2"/>
    <w:rPr>
      <w:color w:val="605E5C"/>
      <w:shd w:val="clear" w:color="auto" w:fill="E1DFDD"/>
    </w:rPr>
  </w:style>
  <w:style w:type="numbering" w:customStyle="1" w:styleId="ArcadisBulletOrange">
    <w:name w:val="Arcadis_BulletOrange"/>
    <w:basedOn w:val="NoList"/>
    <w:uiPriority w:val="99"/>
    <w:rsid w:val="00251668"/>
    <w:pPr>
      <w:numPr>
        <w:numId w:val="21"/>
      </w:numPr>
    </w:pPr>
  </w:style>
  <w:style w:type="paragraph" w:customStyle="1" w:styleId="ArcadisListBulletOrange">
    <w:name w:val="Arcadis_ListBulletOrange"/>
    <w:basedOn w:val="Normal"/>
    <w:qFormat/>
    <w:rsid w:val="00251668"/>
    <w:pPr>
      <w:numPr>
        <w:numId w:val="22"/>
      </w:numPr>
      <w:spacing w:after="60" w:line="220" w:lineRule="atLeast"/>
      <w:contextualSpacing/>
    </w:pPr>
    <w:rPr>
      <w:rFonts w:eastAsia="Arial"/>
      <w:color w:val="1D1D1D"/>
      <w:sz w:val="18"/>
      <w:szCs w:val="18"/>
    </w:rPr>
  </w:style>
  <w:style w:type="table" w:customStyle="1" w:styleId="ArcadisTableGray">
    <w:name w:val="Arcadis_TableGray"/>
    <w:basedOn w:val="TableGrid"/>
    <w:uiPriority w:val="99"/>
    <w:rsid w:val="00251668"/>
    <w:pPr>
      <w:spacing w:line="220" w:lineRule="atLeast"/>
      <w:ind w:left="113"/>
    </w:pPr>
    <w:rPr>
      <w:rFonts w:ascii="Arial" w:eastAsia="Arial" w:hAnsi="Arial"/>
      <w:sz w:val="18"/>
      <w:lang w:eastAsia="en-US"/>
    </w:rPr>
    <w:tblPr>
      <w:tblBorders>
        <w:top w:val="none" w:sz="0" w:space="0" w:color="auto"/>
        <w:left w:val="none" w:sz="0" w:space="0" w:color="auto"/>
        <w:bottom w:val="single" w:sz="8" w:space="0" w:color="55575A"/>
        <w:right w:val="none" w:sz="0" w:space="0" w:color="auto"/>
        <w:insideH w:val="single" w:sz="2" w:space="0" w:color="B3B3B3"/>
        <w:insideV w:val="none" w:sz="0" w:space="0" w:color="auto"/>
      </w:tblBorders>
      <w:tblCellMar>
        <w:top w:w="113" w:type="dxa"/>
        <w:left w:w="0" w:type="dxa"/>
        <w:bottom w:w="113" w:type="dxa"/>
        <w:right w:w="0" w:type="dxa"/>
      </w:tblCellMar>
    </w:tblPr>
    <w:tcPr>
      <w:vAlign w:val="center"/>
    </w:tcPr>
    <w:tblStylePr w:type="firstRow">
      <w:pPr>
        <w:spacing w:before="113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single" w:sz="24" w:space="0" w:color="FFFFFF"/>
          <w:tl2br w:val="nil"/>
          <w:tr2bl w:val="nil"/>
        </w:tcBorders>
        <w:shd w:val="clear" w:color="auto" w:fill="B3B3B3"/>
        <w:tcMar>
          <w:top w:w="0" w:type="dxa"/>
          <w:left w:w="0" w:type="nil"/>
          <w:bottom w:w="0" w:type="nil"/>
          <w:right w:w="0" w:type="nil"/>
        </w:tcMar>
      </w:tcPr>
    </w:tblStylePr>
    <w:tblStylePr w:type="lastRow">
      <w:rPr>
        <w:b/>
        <w:color w:val="auto"/>
      </w:rPr>
      <w:tblPr/>
      <w:tcPr>
        <w:tcBorders>
          <w:top w:val="single" w:sz="4" w:space="0" w:color="55575A"/>
          <w:bottom w:val="single" w:sz="8" w:space="0" w:color="55575A"/>
        </w:tcBorders>
      </w:tcPr>
    </w:tblStylePr>
    <w:tblStylePr w:type="firstCol">
      <w:rPr>
        <w:b/>
        <w:color w:val="auto"/>
      </w:rPr>
    </w:tblStylePr>
  </w:style>
  <w:style w:type="character" w:customStyle="1" w:styleId="fontstyle01">
    <w:name w:val="fontstyle01"/>
    <w:basedOn w:val="DefaultParagraphFont"/>
    <w:rsid w:val="00CB659C"/>
    <w:rPr>
      <w:rFonts w:ascii="Arial-BoldMT" w:hAnsi="Arial-BoldMT" w:hint="default"/>
      <w:b/>
      <w:bCs/>
      <w:i w:val="0"/>
      <w:iCs w:val="0"/>
      <w:color w:val="4C4C4C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BA4CE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15859"/>
    <w:rPr>
      <w:rFonts w:ascii="Arial" w:hAnsi="Arial"/>
      <w:szCs w:val="24"/>
      <w:lang w:eastAsia="en-US"/>
    </w:rPr>
  </w:style>
  <w:style w:type="table" w:styleId="GridTable4-Accent6">
    <w:name w:val="Grid Table 4 Accent 6"/>
    <w:basedOn w:val="TableNormal"/>
    <w:uiPriority w:val="49"/>
    <w:rsid w:val="007B55CB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ListParagraphChar">
    <w:name w:val="List Paragraph Char"/>
    <w:aliases w:val="Colofon Char"/>
    <w:basedOn w:val="DefaultParagraphFont"/>
    <w:link w:val="ListParagraph"/>
    <w:uiPriority w:val="34"/>
    <w:rsid w:val="0060044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i-provider">
    <w:name w:val="ui-provider"/>
    <w:basedOn w:val="DefaultParagraphFont"/>
    <w:rsid w:val="00BF07C9"/>
  </w:style>
  <w:style w:type="table" w:customStyle="1" w:styleId="TableGrid0">
    <w:name w:val="Table Grid0"/>
    <w:rsid w:val="00CB71EC"/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ussenkopbijlage">
    <w:name w:val="tussenkop bijlage"/>
    <w:basedOn w:val="Heading2"/>
    <w:link w:val="tussenkopbijlageChar"/>
    <w:uiPriority w:val="5"/>
    <w:qFormat/>
    <w:rsid w:val="0048729D"/>
    <w:pPr>
      <w:numPr>
        <w:ilvl w:val="0"/>
        <w:numId w:val="0"/>
      </w:numPr>
      <w:ind w:left="568"/>
    </w:pPr>
  </w:style>
  <w:style w:type="character" w:customStyle="1" w:styleId="tussenkopbijlageChar">
    <w:name w:val="tussenkop bijlage Char"/>
    <w:basedOn w:val="Heading2Char"/>
    <w:link w:val="tussenkopbijlage"/>
    <w:uiPriority w:val="5"/>
    <w:rsid w:val="0048729D"/>
    <w:rPr>
      <w:rFonts w:ascii="Arial" w:hAnsi="Arial"/>
      <w:b/>
      <w:smallCaps/>
      <w:color w:val="E4610F"/>
      <w:kern w:val="32"/>
      <w:sz w:val="28"/>
      <w:szCs w:val="24"/>
      <w:u w:color="BE8314"/>
      <w:lang w:eastAsia="en-US"/>
    </w:rPr>
  </w:style>
  <w:style w:type="table" w:styleId="ListTable3-Accent6">
    <w:name w:val="List Table 3 Accent 6"/>
    <w:basedOn w:val="TableNormal"/>
    <w:uiPriority w:val="48"/>
    <w:rsid w:val="00A24F96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cf01">
    <w:name w:val="cf01"/>
    <w:basedOn w:val="DefaultParagraphFont"/>
    <w:rsid w:val="0079004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5923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4906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2761">
          <w:marLeft w:val="965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phuisj2\AppData\Roaming\B-ware\DocSys.Web\profiles\arcadis\client\folders\documenten\ds-rapport-simpel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2023-06-07T00:00:00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9ab48ff457747d2978187f0c89531d3 xmlns="7c17fc22-7ba6-4d82-9204-ba18ea829170">
      <Terms xmlns="http://schemas.microsoft.com/office/infopath/2007/PartnerControls"/>
    </m9ab48ff457747d2978187f0c89531d3>
    <PH_ApprovalComments xmlns="7c17fc22-7ba6-4d82-9204-ba18ea829170" xsi:nil="true"/>
    <TaxCatchAll xmlns="7c17fc22-7ba6-4d82-9204-ba18ea829170" xsi:nil="true"/>
    <PH_ApprovalStatus xmlns="7c17fc22-7ba6-4d82-9204-ba18ea829170">Draft</PH_ApprovalStatus>
    <_dlc_DocIdUrl xmlns="7c17fc22-7ba6-4d82-9204-ba18ea829170">
      <Url>https://arcadiso365.sharepoint.com/teams/ch-10609689/_layouts/15/DocIdRedir.aspx?ID=2SEJ2MY4FRTC-1556950062-166</Url>
      <Description>2SEJ2MY4FRTC-1556950062-166</Description>
    </_dlc_DocIdUrl>
    <_dlc_DocId xmlns="7c17fc22-7ba6-4d82-9204-ba18ea829170">2SEJ2MY4FRTC-1556950062-166</_dlc_DocId>
    <Logboek xmlns="54fec89e-7010-4e00-9767-f3cdfdc91cdc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0F5E653E001B824DA0294DFE2288E9BA" ma:contentTypeVersion="6" ma:contentTypeDescription=" " ma:contentTypeScope="" ma:versionID="cbab7216e98ff0015f900805ac81d919">
  <xsd:schema xmlns:xsd="http://www.w3.org/2001/XMLSchema" xmlns:xs="http://www.w3.org/2001/XMLSchema" xmlns:p="http://schemas.microsoft.com/office/2006/metadata/properties" xmlns:ns2="7c17fc22-7ba6-4d82-9204-ba18ea829170" xmlns:ns3="54fec89e-7010-4e00-9767-f3cdfdc91cdc" targetNamespace="http://schemas.microsoft.com/office/2006/metadata/properties" ma:root="true" ma:fieldsID="8be7ac98aba7d586061c422d8cc3aef7" ns2:_="" ns3:_="">
    <xsd:import namespace="7c17fc22-7ba6-4d82-9204-ba18ea829170"/>
    <xsd:import namespace="54fec89e-7010-4e00-9767-f3cdfdc91cd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ogbo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7fc22-7ba6-4d82-9204-ba18ea82917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309ef3f-f85d-4162-977f-4835f14184b6}" ma:internalName="TaxCatchAll" ma:showField="CatchAllData" ma:web="7c17fc22-7ba6-4d82-9204-ba18ea8291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309ef3f-f85d-4162-977f-4835f14184b6}" ma:internalName="TaxCatchAllLabel" ma:readOnly="true" ma:showField="CatchAllDataLabel" ma:web="7c17fc22-7ba6-4d82-9204-ba18ea8291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ec89e-7010-4e00-9767-f3cdfdc91c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Logboek" ma:index="22" nillable="true" ma:displayName="Logboek" ma:description="Wetenswaardigheden aangaande de versie" ma:format="Dropdown" ma:internalName="Logboe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BD9074-4A5E-44A6-8033-7F9C7E36DD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656A3B-807D-447E-9340-EFC3A3587F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0E039D-979F-41E5-A56F-74E97859EF17}">
  <ds:schemaRefs>
    <ds:schemaRef ds:uri="http://schemas.microsoft.com/office/2006/metadata/properties"/>
    <ds:schemaRef ds:uri="http://schemas.microsoft.com/office/infopath/2007/PartnerControls"/>
    <ds:schemaRef ds:uri="7c17fc22-7ba6-4d82-9204-ba18ea829170"/>
    <ds:schemaRef ds:uri="54fec89e-7010-4e00-9767-f3cdfdc91cdc"/>
  </ds:schemaRefs>
</ds:datastoreItem>
</file>

<file path=customXml/itemProps5.xml><?xml version="1.0" encoding="utf-8"?>
<ds:datastoreItem xmlns:ds="http://schemas.openxmlformats.org/officeDocument/2006/customXml" ds:itemID="{C7A391F3-1887-49C3-B838-A86894EAFC7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5316218-B5B1-4F61-ADFC-B26A28FA0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17fc22-7ba6-4d82-9204-ba18ea829170"/>
    <ds:schemaRef ds:uri="54fec89e-7010-4e00-9767-f3cdfdc91c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ds-rapport-simpel</Template>
  <TotalTime>10</TotalTime>
  <Pages>1</Pages>
  <Words>176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Energienet Urk</vt:lpstr>
      <vt:lpstr>Energienet Urk</vt:lpstr>
    </vt:vector>
  </TitlesOfParts>
  <Company>Gemeente Urk</Company>
  <LinksUpToDate>false</LinksUpToDate>
  <CharactersWithSpaces>1379</CharactersWithSpaces>
  <SharedDoc>false</SharedDoc>
  <HLinks>
    <vt:vector size="468" baseType="variant">
      <vt:variant>
        <vt:i4>393244</vt:i4>
      </vt:variant>
      <vt:variant>
        <vt:i4>540</vt:i4>
      </vt:variant>
      <vt:variant>
        <vt:i4>0</vt:i4>
      </vt:variant>
      <vt:variant>
        <vt:i4>5</vt:i4>
      </vt:variant>
      <vt:variant>
        <vt:lpwstr>https://eur-lex.europa.eu/legal-content/EN/TXT/?uri=OJ:L:2022:111:TOC</vt:lpwstr>
      </vt:variant>
      <vt:variant>
        <vt:lpwstr/>
      </vt:variant>
      <vt:variant>
        <vt:i4>3670116</vt:i4>
      </vt:variant>
      <vt:variant>
        <vt:i4>537</vt:i4>
      </vt:variant>
      <vt:variant>
        <vt:i4>0</vt:i4>
      </vt:variant>
      <vt:variant>
        <vt:i4>5</vt:i4>
      </vt:variant>
      <vt:variant>
        <vt:lpwstr>https://vimeo.com/790050746/98556eb657</vt:lpwstr>
      </vt:variant>
      <vt:variant>
        <vt:lpwstr/>
      </vt:variant>
      <vt:variant>
        <vt:i4>2031620</vt:i4>
      </vt:variant>
      <vt:variant>
        <vt:i4>528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441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524289</vt:i4>
      </vt:variant>
      <vt:variant>
        <vt:i4>432</vt:i4>
      </vt:variant>
      <vt:variant>
        <vt:i4>0</vt:i4>
      </vt:variant>
      <vt:variant>
        <vt:i4>5</vt:i4>
      </vt:variant>
      <vt:variant>
        <vt:lpwstr>http://www.tenderned.nl/voor-ondernemingen/ondersteuning</vt:lpwstr>
      </vt:variant>
      <vt:variant>
        <vt:lpwstr/>
      </vt:variant>
      <vt:variant>
        <vt:i4>917567</vt:i4>
      </vt:variant>
      <vt:variant>
        <vt:i4>429</vt:i4>
      </vt:variant>
      <vt:variant>
        <vt:i4>0</vt:i4>
      </vt:variant>
      <vt:variant>
        <vt:i4>5</vt:i4>
      </vt:variant>
      <vt:variant>
        <vt:lpwstr>http://www.tenderned.nl/sites/default/files/Stappenplan_koppelen_eHerkenning_aan_TenderNed_account.pdf</vt:lpwstr>
      </vt:variant>
      <vt:variant>
        <vt:lpwstr/>
      </vt:variant>
      <vt:variant>
        <vt:i4>2031620</vt:i4>
      </vt:variant>
      <vt:variant>
        <vt:i4>426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423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3473442</vt:i4>
      </vt:variant>
      <vt:variant>
        <vt:i4>411</vt:i4>
      </vt:variant>
      <vt:variant>
        <vt:i4>0</vt:i4>
      </vt:variant>
      <vt:variant>
        <vt:i4>5</vt:i4>
      </vt:variant>
      <vt:variant>
        <vt:lpwstr>http://www.urk/</vt:lpwstr>
      </vt:variant>
      <vt:variant>
        <vt:lpwstr/>
      </vt:variant>
      <vt:variant>
        <vt:i4>6553690</vt:i4>
      </vt:variant>
      <vt:variant>
        <vt:i4>408</vt:i4>
      </vt:variant>
      <vt:variant>
        <vt:i4>0</vt:i4>
      </vt:variant>
      <vt:variant>
        <vt:i4>5</vt:i4>
      </vt:variant>
      <vt:variant>
        <vt:lpwstr>mailto:klachtaanbesteding@urk.nl</vt:lpwstr>
      </vt:variant>
      <vt:variant>
        <vt:lpwstr/>
      </vt:variant>
      <vt:variant>
        <vt:i4>6946866</vt:i4>
      </vt:variant>
      <vt:variant>
        <vt:i4>402</vt:i4>
      </vt:variant>
      <vt:variant>
        <vt:i4>0</vt:i4>
      </vt:variant>
      <vt:variant>
        <vt:i4>5</vt:i4>
      </vt:variant>
      <vt:variant>
        <vt:lpwstr>https://nam02.safelinks.protection.outlook.com/?url=http%3A%2F%2Fwww.urk.nl%2F&amp;data=05%7C01%7Cmaarten.assendorp%40arcadis.com%7C0117490a2a5047f10c4108db5b8fbdcf%7C7f90057d3ea046feb07ce0568627081b%7C0%7C0%7C638204445145328131%7CUnknown%7CTWFpbGZsb3d8eyJWIjoiMC4wLjAwMDAiLCJQIjoiV2luMzIiLCJBTiI6Ik1haWwiLCJXVCI6Mn0%3D%7C3000%7C%7C%7C&amp;sdata=8nBuyaXIIN6HR6EfteO1dVtF%2FM5bFFitsYNi5d32PSo%3D&amp;reserved=0</vt:lpwstr>
      </vt:variant>
      <vt:variant>
        <vt:lpwstr/>
      </vt:variant>
      <vt:variant>
        <vt:i4>2031620</vt:i4>
      </vt:variant>
      <vt:variant>
        <vt:i4>399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396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1114163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_Toc137027721</vt:lpwstr>
      </vt:variant>
      <vt:variant>
        <vt:i4>1114163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_Toc137027720</vt:lpwstr>
      </vt:variant>
      <vt:variant>
        <vt:i4>1179699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_Toc137027717</vt:lpwstr>
      </vt:variant>
      <vt:variant>
        <vt:i4>1179699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_Toc137027716</vt:lpwstr>
      </vt:variant>
      <vt:variant>
        <vt:i4>1179699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_Toc137027715</vt:lpwstr>
      </vt:variant>
      <vt:variant>
        <vt:i4>1179699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_Toc137027714</vt:lpwstr>
      </vt:variant>
      <vt:variant>
        <vt:i4>1179699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_Toc137027713</vt:lpwstr>
      </vt:variant>
      <vt:variant>
        <vt:i4>1179699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_Toc137027712</vt:lpwstr>
      </vt:variant>
      <vt:variant>
        <vt:i4>1179699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_Toc137027711</vt:lpwstr>
      </vt:variant>
      <vt:variant>
        <vt:i4>1179699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_Toc137027710</vt:lpwstr>
      </vt:variant>
      <vt:variant>
        <vt:i4>1245235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_Toc137027709</vt:lpwstr>
      </vt:variant>
      <vt:variant>
        <vt:i4>1245235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_Toc137027705</vt:lpwstr>
      </vt:variant>
      <vt:variant>
        <vt:i4>1245235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_Toc137027704</vt:lpwstr>
      </vt:variant>
      <vt:variant>
        <vt:i4>1245235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_Toc137027703</vt:lpwstr>
      </vt:variant>
      <vt:variant>
        <vt:i4>1245235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_Toc137027702</vt:lpwstr>
      </vt:variant>
      <vt:variant>
        <vt:i4>1245235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_Toc137027701</vt:lpwstr>
      </vt:variant>
      <vt:variant>
        <vt:i4>1245235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_Toc137027700</vt:lpwstr>
      </vt:variant>
      <vt:variant>
        <vt:i4>1703986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_Toc137027699</vt:lpwstr>
      </vt:variant>
      <vt:variant>
        <vt:i4>1703986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_Toc137027698</vt:lpwstr>
      </vt:variant>
      <vt:variant>
        <vt:i4>1703986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_Toc137027697</vt:lpwstr>
      </vt:variant>
      <vt:variant>
        <vt:i4>1703986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_Toc137027696</vt:lpwstr>
      </vt:variant>
      <vt:variant>
        <vt:i4>1703986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_Toc137027695</vt:lpwstr>
      </vt:variant>
      <vt:variant>
        <vt:i4>1703986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_Toc137027694</vt:lpwstr>
      </vt:variant>
      <vt:variant>
        <vt:i4>1703986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_Toc137027693</vt:lpwstr>
      </vt:variant>
      <vt:variant>
        <vt:i4>1703986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_Toc137027692</vt:lpwstr>
      </vt:variant>
      <vt:variant>
        <vt:i4>1703986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_Toc137027691</vt:lpwstr>
      </vt:variant>
      <vt:variant>
        <vt:i4>1703986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_Toc137027690</vt:lpwstr>
      </vt:variant>
      <vt:variant>
        <vt:i4>1769522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_Toc137027689</vt:lpwstr>
      </vt:variant>
      <vt:variant>
        <vt:i4>1769522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_Toc137027688</vt:lpwstr>
      </vt:variant>
      <vt:variant>
        <vt:i4>1769522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_Toc137027687</vt:lpwstr>
      </vt:variant>
      <vt:variant>
        <vt:i4>1769522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_Toc137027686</vt:lpwstr>
      </vt:variant>
      <vt:variant>
        <vt:i4>1769522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_Toc137027685</vt:lpwstr>
      </vt:variant>
      <vt:variant>
        <vt:i4>1769522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_Toc137027684</vt:lpwstr>
      </vt:variant>
      <vt:variant>
        <vt:i4>1769522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_Toc137027683</vt:lpwstr>
      </vt:variant>
      <vt:variant>
        <vt:i4>1769522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_Toc137027682</vt:lpwstr>
      </vt:variant>
      <vt:variant>
        <vt:i4>1769522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_Toc137027681</vt:lpwstr>
      </vt:variant>
      <vt:variant>
        <vt:i4>1769522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_Toc137027680</vt:lpwstr>
      </vt:variant>
      <vt:variant>
        <vt:i4>1310770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_Toc137027679</vt:lpwstr>
      </vt:variant>
      <vt:variant>
        <vt:i4>1310770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_Toc137027678</vt:lpwstr>
      </vt:variant>
      <vt:variant>
        <vt:i4>1310770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_Toc137027677</vt:lpwstr>
      </vt:variant>
      <vt:variant>
        <vt:i4>1310770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_Toc137027676</vt:lpwstr>
      </vt:variant>
      <vt:variant>
        <vt:i4>1310770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_Toc137027675</vt:lpwstr>
      </vt:variant>
      <vt:variant>
        <vt:i4>1310770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_Toc137027674</vt:lpwstr>
      </vt:variant>
      <vt:variant>
        <vt:i4>1310770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_Toc137027673</vt:lpwstr>
      </vt:variant>
      <vt:variant>
        <vt:i4>1310770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_Toc137027672</vt:lpwstr>
      </vt:variant>
      <vt:variant>
        <vt:i4>1310770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_Toc137027671</vt:lpwstr>
      </vt:variant>
      <vt:variant>
        <vt:i4>1310770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_Toc137027670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_Toc137027669</vt:lpwstr>
      </vt:variant>
      <vt:variant>
        <vt:i4>1376306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_Toc137027668</vt:lpwstr>
      </vt:variant>
      <vt:variant>
        <vt:i4>1376306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_Toc137027667</vt:lpwstr>
      </vt:variant>
      <vt:variant>
        <vt:i4>1376306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_Toc137027665</vt:lpwstr>
      </vt:variant>
      <vt:variant>
        <vt:i4>1376306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_Toc137027664</vt:lpwstr>
      </vt:variant>
      <vt:variant>
        <vt:i4>1376306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_Toc137027660</vt:lpwstr>
      </vt:variant>
      <vt:variant>
        <vt:i4>1441842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_Toc137027659</vt:lpwstr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_Toc137027658</vt:lpwstr>
      </vt:variant>
      <vt:variant>
        <vt:i4>1441842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_Toc137027657</vt:lpwstr>
      </vt:variant>
      <vt:variant>
        <vt:i4>1441842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_Toc137027656</vt:lpwstr>
      </vt:variant>
      <vt:variant>
        <vt:i4>1441842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_Toc137027655</vt:lpwstr>
      </vt:variant>
      <vt:variant>
        <vt:i4>1441842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_Toc137027654</vt:lpwstr>
      </vt:variant>
      <vt:variant>
        <vt:i4>1441842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_Toc137027653</vt:lpwstr>
      </vt:variant>
      <vt:variant>
        <vt:i4>1441842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_Toc137027652</vt:lpwstr>
      </vt:variant>
      <vt:variant>
        <vt:i4>1441842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_Toc137027651</vt:lpwstr>
      </vt:variant>
      <vt:variant>
        <vt:i4>1441842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_Toc137027650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_Toc137027649</vt:lpwstr>
      </vt:variant>
      <vt:variant>
        <vt:i4>1507378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_Toc137027648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Energienet Urk</dc:title>
  <dc:subject>Selectieleidraad</dc:subject>
  <dc:creator>S. Klein</dc:creator>
  <cp:keywords/>
  <cp:lastModifiedBy>Assendorp, Maarten</cp:lastModifiedBy>
  <cp:revision>3</cp:revision>
  <cp:lastPrinted>2023-05-15T20:10:00Z</cp:lastPrinted>
  <dcterms:created xsi:type="dcterms:W3CDTF">2023-06-07T13:07:00Z</dcterms:created>
  <dcterms:modified xsi:type="dcterms:W3CDTF">2023-06-07T13:08:00Z</dcterms:modified>
  <cp:category>RD-2023-14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onskenmerk">
    <vt:lpwstr>_onskenmerk</vt:lpwstr>
  </property>
  <property fmtid="{D5CDD505-2E9C-101B-9397-08002B2CF9AE}" pid="3" name="onskenmerk">
    <vt:lpwstr>onskenmerk</vt:lpwstr>
  </property>
  <property fmtid="{D5CDD505-2E9C-101B-9397-08002B2CF9AE}" pid="4" name="_pagina">
    <vt:lpwstr>Pagina</vt:lpwstr>
  </property>
  <property fmtid="{D5CDD505-2E9C-101B-9397-08002B2CF9AE}" pid="5" name="functie">
    <vt:lpwstr>functie</vt:lpwstr>
  </property>
  <property fmtid="{D5CDD505-2E9C-101B-9397-08002B2CF9AE}" pid="6" name="companydoc">
    <vt:lpwstr>companydoc</vt:lpwstr>
  </property>
  <property fmtid="{D5CDD505-2E9C-101B-9397-08002B2CF9AE}" pid="7" name="doctype">
    <vt:lpwstr>1043</vt:lpwstr>
  </property>
  <property fmtid="{D5CDD505-2E9C-101B-9397-08002B2CF9AE}" pid="8" name="cdpFilenetID">
    <vt:lpwstr> </vt:lpwstr>
  </property>
  <property fmtid="{D5CDD505-2E9C-101B-9397-08002B2CF9AE}" pid="9" name="cdpVersienummer">
    <vt:lpwstr> </vt:lpwstr>
  </property>
  <property fmtid="{D5CDD505-2E9C-101B-9397-08002B2CF9AE}" pid="10" name="cdpSoort">
    <vt:lpwstr>Rapport</vt:lpwstr>
  </property>
  <property fmtid="{D5CDD505-2E9C-101B-9397-08002B2CF9AE}" pid="11" name="cdpTitel">
    <vt:lpwstr>AANBESTEDINGSLEIDRAAD PROJECTNAAM</vt:lpwstr>
  </property>
  <property fmtid="{D5CDD505-2E9C-101B-9397-08002B2CF9AE}" pid="12" name="cdpOpdrachtgever (1)">
    <vt:lpwstr> </vt:lpwstr>
  </property>
  <property fmtid="{D5CDD505-2E9C-101B-9397-08002B2CF9AE}" pid="13" name="cdpOpdrachtgever (2)">
    <vt:lpwstr> </vt:lpwstr>
  </property>
  <property fmtid="{D5CDD505-2E9C-101B-9397-08002B2CF9AE}" pid="14" name="cdpProjectomschrijving (1)">
    <vt:lpwstr> </vt:lpwstr>
  </property>
  <property fmtid="{D5CDD505-2E9C-101B-9397-08002B2CF9AE}" pid="15" name="cdpProjectomschrijving (2)">
    <vt:lpwstr> </vt:lpwstr>
  </property>
  <property fmtid="{D5CDD505-2E9C-101B-9397-08002B2CF9AE}" pid="16" name="cdpCheckedInByUser">
    <vt:lpwstr> </vt:lpwstr>
  </property>
  <property fmtid="{D5CDD505-2E9C-101B-9397-08002B2CF9AE}" pid="17" name="cdpCheckinDate">
    <vt:lpwstr> </vt:lpwstr>
  </property>
  <property fmtid="{D5CDD505-2E9C-101B-9397-08002B2CF9AE}" pid="18" name="cdpGecontroleerdDoor">
    <vt:lpwstr> </vt:lpwstr>
  </property>
  <property fmtid="{D5CDD505-2E9C-101B-9397-08002B2CF9AE}" pid="19" name="cdpGecontroleerdOp">
    <vt:lpwstr> </vt:lpwstr>
  </property>
  <property fmtid="{D5CDD505-2E9C-101B-9397-08002B2CF9AE}" pid="20" name="cdpGoedgekeurdDoor">
    <vt:lpwstr> </vt:lpwstr>
  </property>
  <property fmtid="{D5CDD505-2E9C-101B-9397-08002B2CF9AE}" pid="21" name="cdpGoedgekeurdOp">
    <vt:lpwstr> </vt:lpwstr>
  </property>
  <property fmtid="{D5CDD505-2E9C-101B-9397-08002B2CF9AE}" pid="22" name="cdpStatus">
    <vt:lpwstr> </vt:lpwstr>
  </property>
  <property fmtid="{D5CDD505-2E9C-101B-9397-08002B2CF9AE}" pid="23" name="cdpAddress1">
    <vt:lpwstr>NAAM OPDRACHTGEVER</vt:lpwstr>
  </property>
  <property fmtid="{D5CDD505-2E9C-101B-9397-08002B2CF9AE}" pid="24" name="cdpKenmerk">
    <vt:lpwstr> </vt:lpwstr>
  </property>
  <property fmtid="{D5CDD505-2E9C-101B-9397-08002B2CF9AE}" pid="25" name="cdpSubject1">
    <vt:lpwstr>AANBESTEDINGSLEIDRAAD PROJECTNAAM</vt:lpwstr>
  </property>
  <property fmtid="{D5CDD505-2E9C-101B-9397-08002B2CF9AE}" pid="26" name="cdpSubject2">
    <vt:lpwstr/>
  </property>
  <property fmtid="{D5CDD505-2E9C-101B-9397-08002B2CF9AE}" pid="27" name="cdpProjectDefinitie">
    <vt:lpwstr/>
  </property>
  <property fmtid="{D5CDD505-2E9C-101B-9397-08002B2CF9AE}" pid="28" name="cdpWBS">
    <vt:lpwstr>.</vt:lpwstr>
  </property>
  <property fmtid="{D5CDD505-2E9C-101B-9397-08002B2CF9AE}" pid="29" name="cdpVersienummerklant">
    <vt:lpwstr> </vt:lpwstr>
  </property>
  <property fmtid="{D5CDD505-2E9C-101B-9397-08002B2CF9AE}" pid="30" name="cdpAddress2">
    <vt:lpwstr>NAAM OPDRACHTGEVER</vt:lpwstr>
  </property>
  <property fmtid="{D5CDD505-2E9C-101B-9397-08002B2CF9AE}" pid="31" name="titel">
    <vt:lpwstr>AANBESTEDINGSLEIDRAAD PROJECTNAAM</vt:lpwstr>
  </property>
  <property fmtid="{D5CDD505-2E9C-101B-9397-08002B2CF9AE}" pid="32" name="subtitel">
    <vt:lpwstr>subtitel</vt:lpwstr>
  </property>
  <property fmtid="{D5CDD505-2E9C-101B-9397-08002B2CF9AE}" pid="33" name="datum">
    <vt:lpwstr>24 april 2014</vt:lpwstr>
  </property>
  <property fmtid="{D5CDD505-2E9C-101B-9397-08002B2CF9AE}" pid="34" name="_inhoud">
    <vt:lpwstr>Inhoud</vt:lpwstr>
  </property>
  <property fmtid="{D5CDD505-2E9C-101B-9397-08002B2CF9AE}" pid="35" name="_samenvatting">
    <vt:lpwstr>Samenvatting</vt:lpwstr>
  </property>
  <property fmtid="{D5CDD505-2E9C-101B-9397-08002B2CF9AE}" pid="36" name="_company">
    <vt:lpwstr>ARCADIS</vt:lpwstr>
  </property>
  <property fmtid="{D5CDD505-2E9C-101B-9397-08002B2CF9AE}" pid="37" name="bwfirst">
    <vt:lpwstr>[ProfileUrl]folders/logos-arcadis/arcadis-grys.jpg;logofirst;247,206,517,152,247,206,517,152</vt:lpwstr>
  </property>
  <property fmtid="{D5CDD505-2E9C-101B-9397-08002B2CF9AE}" pid="38" name="bwother">
    <vt:lpwstr>[ProfileUrl]folders/logos-arcadis/arcadis-other.png;logoother;251,260,170,39,251,260,170,39</vt:lpwstr>
  </property>
  <property fmtid="{D5CDD505-2E9C-101B-9397-08002B2CF9AE}" pid="39" name="bwfooter">
    <vt:lpwstr>[ProfileUrl]folders/logos-arcadis/arcadis-tagline-bw.png;logofooter;250,2759,310,45,250,1889,310,45</vt:lpwstr>
  </property>
  <property fmtid="{D5CDD505-2E9C-101B-9397-08002B2CF9AE}" pid="40" name="bwreport">
    <vt:lpwstr>[ProfileUrl]folders/logos-arcadis/arcadis-logo-blue.png;logoreport;247,206,517,149,340,206,517,149</vt:lpwstr>
  </property>
  <property fmtid="{D5CDD505-2E9C-101B-9397-08002B2CF9AE}" pid="41" name="bwfax">
    <vt:lpwstr>[ProfileUrl]folders/logos-arcadis/arcadis-fax.jpg;logofax;247,206,517,149,247,206,517,149</vt:lpwstr>
  </property>
  <property fmtid="{D5CDD505-2E9C-101B-9397-08002B2CF9AE}" pid="42" name="bwresume">
    <vt:lpwstr>[ProfileUrl]folders/logos-arcadis/arcadis-kleur.jpg;logoresume;1536,148,302,74,1536,148,302,74</vt:lpwstr>
  </property>
  <property fmtid="{D5CDD505-2E9C-101B-9397-08002B2CF9AE}" pid="43" name="cofirst">
    <vt:lpwstr>[ProfileUrl]folders/logos-arcadis/arcadis-kleur.jpg;logofirst;247,206,517,152,247,206,517,152</vt:lpwstr>
  </property>
  <property fmtid="{D5CDD505-2E9C-101B-9397-08002B2CF9AE}" pid="44" name="coother">
    <vt:lpwstr>[ProfileUrl]folders/logos-arcadis/arcadis-other.png;logoother;251,260,170,39,251,260,170,39</vt:lpwstr>
  </property>
  <property fmtid="{D5CDD505-2E9C-101B-9397-08002B2CF9AE}" pid="45" name="cofooter">
    <vt:lpwstr>[ProfileUrl]folders/logos-arcadis/arcadis-tagline.png;logofooter;250,2759,310,45,250,1889,310,45</vt:lpwstr>
  </property>
  <property fmtid="{D5CDD505-2E9C-101B-9397-08002B2CF9AE}" pid="46" name="coreport">
    <vt:lpwstr>[ProfileUrl]folders/logos-arcadis/arcadis-logo-blue.png;logoreport;300,2645,517,108,340,1865,517,108</vt:lpwstr>
  </property>
  <property fmtid="{D5CDD505-2E9C-101B-9397-08002B2CF9AE}" pid="47" name="cofax">
    <vt:lpwstr>[ProfileUrl]folders/logos-arcadis/arcadis-fax.jpg;logofax;247,206,517,149,247,206,517,149</vt:lpwstr>
  </property>
  <property fmtid="{D5CDD505-2E9C-101B-9397-08002B2CF9AE}" pid="48" name="coresume">
    <vt:lpwstr>[ProfileUrl]folders/logos-arcadis/arcadis-kleur.jpg;logoresume;1536,148,302,88,1536,148,302,88</vt:lpwstr>
  </property>
  <property fmtid="{D5CDD505-2E9C-101B-9397-08002B2CF9AE}" pid="49" name="LogoDenyAt_logofirst">
    <vt:lpwstr>1-</vt:lpwstr>
  </property>
  <property fmtid="{D5CDD505-2E9C-101B-9397-08002B2CF9AE}" pid="50" name="LogoDenyAt_logoother">
    <vt:lpwstr>1-</vt:lpwstr>
  </property>
  <property fmtid="{D5CDD505-2E9C-101B-9397-08002B2CF9AE}" pid="51" name="LogoDenyAt_logofooter">
    <vt:lpwstr>1-</vt:lpwstr>
  </property>
  <property fmtid="{D5CDD505-2E9C-101B-9397-08002B2CF9AE}" pid="52" name="LogoDenyAt_logoreport">
    <vt:lpwstr>2-</vt:lpwstr>
  </property>
  <property fmtid="{D5CDD505-2E9C-101B-9397-08002B2CF9AE}" pid="53" name="LogoDenyAt_logofax">
    <vt:lpwstr>1-</vt:lpwstr>
  </property>
  <property fmtid="{D5CDD505-2E9C-101B-9397-08002B2CF9AE}" pid="54" name="LogoDenyAt_logoresume">
    <vt:lpwstr>1-</vt:lpwstr>
  </property>
  <property fmtid="{D5CDD505-2E9C-101B-9397-08002B2CF9AE}" pid="55" name="opdrachtgever">
    <vt:lpwstr>NAAM OPDRACHTGEVER</vt:lpwstr>
  </property>
  <property fmtid="{D5CDD505-2E9C-101B-9397-08002B2CF9AE}" pid="56" name="_foto">
    <vt:lpwstr>Foto</vt:lpwstr>
  </property>
  <property fmtid="{D5CDD505-2E9C-101B-9397-08002B2CF9AE}" pid="57" name="_opdrachtgever">
    <vt:lpwstr>Opdrachtgever:</vt:lpwstr>
  </property>
  <property fmtid="{D5CDD505-2E9C-101B-9397-08002B2CF9AE}" pid="58" name="_status">
    <vt:lpwstr>Status:</vt:lpwstr>
  </property>
  <property fmtid="{D5CDD505-2E9C-101B-9397-08002B2CF9AE}" pid="59" name="_auteur">
    <vt:lpwstr>Auteur:</vt:lpwstr>
  </property>
  <property fmtid="{D5CDD505-2E9C-101B-9397-08002B2CF9AE}" pid="60" name="_gecontroleerddoor">
    <vt:lpwstr>Gecontroleerd door:</vt:lpwstr>
  </property>
  <property fmtid="{D5CDD505-2E9C-101B-9397-08002B2CF9AE}" pid="61" name="_vrijgegevendoor">
    <vt:lpwstr>Vrijgegeven door:</vt:lpwstr>
  </property>
  <property fmtid="{D5CDD505-2E9C-101B-9397-08002B2CF9AE}" pid="62" name="afzendgegevens">
    <vt:lpwstr>ARCADIS NEDERLAND BV_x000d_Het Rietveld 59a_x000d_Postbus 673_x000d_7300 AR Apeldoorn_x000d_Tel 055 5815 999_x000d_Fax 055 5815 599_x000d_www.arcadis.nl_x000d_Handelsregister 09036504</vt:lpwstr>
  </property>
  <property fmtid="{D5CDD505-2E9C-101B-9397-08002B2CF9AE}" pid="63" name="_colofon">
    <vt:lpwstr>_colofon</vt:lpwstr>
  </property>
  <property fmtid="{D5CDD505-2E9C-101B-9397-08002B2CF9AE}" pid="64" name="_hoofdstuk">
    <vt:lpwstr>_hoofdstuk</vt:lpwstr>
  </property>
  <property fmtid="{D5CDD505-2E9C-101B-9397-08002B2CF9AE}" pid="65" name="_bijlage">
    <vt:lpwstr>_bijlage</vt:lpwstr>
  </property>
  <property fmtid="{D5CDD505-2E9C-101B-9397-08002B2CF9AE}" pid="66" name="_tabel">
    <vt:lpwstr>_tabel</vt:lpwstr>
  </property>
  <property fmtid="{D5CDD505-2E9C-101B-9397-08002B2CF9AE}" pid="67" name="auteur1">
    <vt:lpwstr>ir. ing. M. van der Sluys</vt:lpwstr>
  </property>
  <property fmtid="{D5CDD505-2E9C-101B-9397-08002B2CF9AE}" pid="68" name="auteur2">
    <vt:lpwstr/>
  </property>
  <property fmtid="{D5CDD505-2E9C-101B-9397-08002B2CF9AE}" pid="69" name="auteur3">
    <vt:lpwstr/>
  </property>
  <property fmtid="{D5CDD505-2E9C-101B-9397-08002B2CF9AE}" pid="70" name="auteur4">
    <vt:lpwstr/>
  </property>
  <property fmtid="{D5CDD505-2E9C-101B-9397-08002B2CF9AE}" pid="71" name="_concept">
    <vt:lpwstr>_concept</vt:lpwstr>
  </property>
  <property fmtid="{D5CDD505-2E9C-101B-9397-08002B2CF9AE}" pid="72" name="_conceptvert">
    <vt:lpwstr>_conceptvert</vt:lpwstr>
  </property>
  <property fmtid="{D5CDD505-2E9C-101B-9397-08002B2CF9AE}" pid="73" name="_gecontroleerd">
    <vt:lpwstr>_gecontroleerd</vt:lpwstr>
  </property>
  <property fmtid="{D5CDD505-2E9C-101B-9397-08002B2CF9AE}" pid="74" name="_gecontroleerdvert">
    <vt:lpwstr>_gecontroleerdvert</vt:lpwstr>
  </property>
  <property fmtid="{D5CDD505-2E9C-101B-9397-08002B2CF9AE}" pid="75" name="_vrijgegeven">
    <vt:lpwstr>_vrijgegeven</vt:lpwstr>
  </property>
  <property fmtid="{D5CDD505-2E9C-101B-9397-08002B2CF9AE}" pid="76" name="_vrijgegevenvert">
    <vt:lpwstr>_vrijgegevenvert</vt:lpwstr>
  </property>
  <property fmtid="{D5CDD505-2E9C-101B-9397-08002B2CF9AE}" pid="77" name="_internepagina">
    <vt:lpwstr>Interne certificeringspagina</vt:lpwstr>
  </property>
  <property fmtid="{D5CDD505-2E9C-101B-9397-08002B2CF9AE}" pid="78" name="gecontroleerddoor">
    <vt:lpwstr/>
  </property>
  <property fmtid="{D5CDD505-2E9C-101B-9397-08002B2CF9AE}" pid="79" name="vrijgegevendoor">
    <vt:lpwstr/>
  </property>
  <property fmtid="{D5CDD505-2E9C-101B-9397-08002B2CF9AE}" pid="80" name="_afbeelding">
    <vt:lpwstr>_afbeelding</vt:lpwstr>
  </property>
  <property fmtid="{D5CDD505-2E9C-101B-9397-08002B2CF9AE}" pid="81" name="cdpRapportTitel1">
    <vt:lpwstr>AANBESTEDINGSLEIDRAAD PROJECTNAAM</vt:lpwstr>
  </property>
  <property fmtid="{D5CDD505-2E9C-101B-9397-08002B2CF9AE}" pid="82" name="cdpRapportTitel2">
    <vt:lpwstr/>
  </property>
  <property fmtid="{D5CDD505-2E9C-101B-9397-08002B2CF9AE}" pid="83" name="_figuur">
    <vt:lpwstr>_figuur</vt:lpwstr>
  </property>
  <property fmtid="{D5CDD505-2E9C-101B-9397-08002B2CF9AE}" pid="84" name="statusvoor">
    <vt:lpwstr/>
  </property>
  <property fmtid="{D5CDD505-2E9C-101B-9397-08002B2CF9AE}" pid="85" name="statusvolg">
    <vt:lpwstr/>
  </property>
  <property fmtid="{D5CDD505-2E9C-101B-9397-08002B2CF9AE}" pid="86" name="colofonopnemen">
    <vt:lpwstr>colofonopnemen</vt:lpwstr>
  </property>
  <property fmtid="{D5CDD505-2E9C-101B-9397-08002B2CF9AE}" pid="87" name="chkcolofon">
    <vt:lpwstr>0</vt:lpwstr>
  </property>
  <property fmtid="{D5CDD505-2E9C-101B-9397-08002B2CF9AE}" pid="88" name="status">
    <vt:lpwstr/>
  </property>
  <property fmtid="{D5CDD505-2E9C-101B-9397-08002B2CF9AE}" pid="89" name="wbs">
    <vt:lpwstr/>
  </property>
  <property fmtid="{D5CDD505-2E9C-101B-9397-08002B2CF9AE}" pid="90" name="_afbeeldingen">
    <vt:lpwstr>_afbeeldingen</vt:lpwstr>
  </property>
  <property fmtid="{D5CDD505-2E9C-101B-9397-08002B2CF9AE}" pid="91" name="_figuren">
    <vt:lpwstr>_figuren</vt:lpwstr>
  </property>
  <property fmtid="{D5CDD505-2E9C-101B-9397-08002B2CF9AE}" pid="92" name="_fotos">
    <vt:lpwstr>_fotos</vt:lpwstr>
  </property>
  <property fmtid="{D5CDD505-2E9C-101B-9397-08002B2CF9AE}" pid="93" name="_tabellen">
    <vt:lpwstr>_tabellen</vt:lpwstr>
  </property>
  <property fmtid="{D5CDD505-2E9C-101B-9397-08002B2CF9AE}" pid="94" name="_vergelijkingen">
    <vt:lpwstr>_vergelijkingen</vt:lpwstr>
  </property>
  <property fmtid="{D5CDD505-2E9C-101B-9397-08002B2CF9AE}" pid="95" name="chkinleidendepagina">
    <vt:lpwstr>chkinleidendepagina</vt:lpwstr>
  </property>
  <property fmtid="{D5CDD505-2E9C-101B-9397-08002B2CF9AE}" pid="96" name="_vergelijking">
    <vt:lpwstr>_vergelijking</vt:lpwstr>
  </property>
  <property fmtid="{D5CDD505-2E9C-101B-9397-08002B2CF9AE}" pid="97" name="colofonsubtitel">
    <vt:lpwstr/>
  </property>
  <property fmtid="{D5CDD505-2E9C-101B-9397-08002B2CF9AE}" pid="98" name="colofontitel">
    <vt:lpwstr>AANBESTEDINGSLEIDRAAD PROJECTNAAM</vt:lpwstr>
  </property>
  <property fmtid="{D5CDD505-2E9C-101B-9397-08002B2CF9AE}" pid="99" name="version_dot">
    <vt:lpwstr>1.5-2011-09-21</vt:lpwstr>
  </property>
  <property fmtid="{D5CDD505-2E9C-101B-9397-08002B2CF9AE}" pid="100" name="WorksiteDocNumber">
    <vt:lpwstr>5763669</vt:lpwstr>
  </property>
  <property fmtid="{D5CDD505-2E9C-101B-9397-08002B2CF9AE}" pid="101" name="WorksiteMatterNumber">
    <vt:lpwstr>11601516</vt:lpwstr>
  </property>
  <property fmtid="{D5CDD505-2E9C-101B-9397-08002B2CF9AE}" pid="102" name="WorksiteDocVersion">
    <vt:lpwstr>1</vt:lpwstr>
  </property>
  <property fmtid="{D5CDD505-2E9C-101B-9397-08002B2CF9AE}" pid="103" name="WorksiteClient">
    <vt:lpwstr>Arcadis Nederland B.V.</vt:lpwstr>
  </property>
  <property fmtid="{D5CDD505-2E9C-101B-9397-08002B2CF9AE}" pid="104" name="WorksiteMatter">
    <vt:lpwstr>Arcadis/Advies leidraadmodellen Aw 2016</vt:lpwstr>
  </property>
  <property fmtid="{D5CDD505-2E9C-101B-9397-08002B2CF9AE}" pid="105" name="_dlc_DocIdItemGuid">
    <vt:lpwstr>1107f48f-b744-4f19-960d-e91eda5df234</vt:lpwstr>
  </property>
  <property fmtid="{D5CDD505-2E9C-101B-9397-08002B2CF9AE}" pid="106" name="ContentTypeId">
    <vt:lpwstr>0x010100B461F6A611BD4B3683134864140FA546000F5E653E001B824DA0294DFE2288E9BA</vt:lpwstr>
  </property>
  <property fmtid="{D5CDD505-2E9C-101B-9397-08002B2CF9AE}" pid="107" name="PH_DocumentType">
    <vt:lpwstr/>
  </property>
</Properties>
</file>